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154E3" w14:textId="4F9BE7AF" w:rsidR="00402977" w:rsidRPr="000854E2" w:rsidRDefault="00402977" w:rsidP="00402977">
      <w:pPr>
        <w:pStyle w:val="ASDEFCONTitle"/>
        <w:rPr>
          <w:rFonts w:cs="Arial"/>
          <w:szCs w:val="20"/>
        </w:rPr>
      </w:pPr>
      <w:bookmarkStart w:id="0" w:name="_Toc532226637"/>
      <w:bookmarkStart w:id="1" w:name="_Toc467553674"/>
      <w:r w:rsidRPr="000854E2">
        <w:rPr>
          <w:rFonts w:cs="Arial"/>
          <w:szCs w:val="20"/>
        </w:rPr>
        <w:t xml:space="preserve">Material System </w:t>
      </w:r>
      <w:r w:rsidRPr="000854E2">
        <w:rPr>
          <w:rStyle w:val="Emphasis"/>
          <w:rFonts w:cs="Arial"/>
          <w:i w:val="0"/>
          <w:iCs w:val="0"/>
          <w:szCs w:val="20"/>
        </w:rPr>
        <w:t>solution</w:t>
      </w:r>
      <w:r w:rsidRPr="000854E2">
        <w:rPr>
          <w:rFonts w:cs="Arial"/>
          <w:szCs w:val="20"/>
        </w:rPr>
        <w:t xml:space="preserve"> (CORE)</w:t>
      </w:r>
      <w:bookmarkEnd w:id="0"/>
    </w:p>
    <w:p w14:paraId="6A226CA4" w14:textId="2908E4EF" w:rsidR="00402977" w:rsidRDefault="00402977" w:rsidP="00402977">
      <w:pPr>
        <w:pStyle w:val="NoteToTenderers-ASDEFCON"/>
      </w:pPr>
      <w:r w:rsidRPr="00933C78">
        <w:t xml:space="preserve">Note to tenderers:  </w:t>
      </w:r>
      <w:r>
        <w:t>If</w:t>
      </w:r>
      <w:r w:rsidRPr="00933C78">
        <w:t xml:space="preserve"> the Function and Performance Specification</w:t>
      </w:r>
      <w:r>
        <w:t>,</w:t>
      </w:r>
      <w:r w:rsidRPr="00933C78">
        <w:t xml:space="preserve"> at Annex A to the draft SOW, </w:t>
      </w:r>
      <w:r>
        <w:t>specifies</w:t>
      </w:r>
      <w:r w:rsidRPr="00933C78">
        <w:t xml:space="preserve"> a standard (approved by a recognised body)</w:t>
      </w:r>
      <w:r>
        <w:t xml:space="preserve">, </w:t>
      </w:r>
      <w:r w:rsidRPr="00933C78">
        <w:t xml:space="preserve">tenderers are to show, in their tender responses, their </w:t>
      </w:r>
      <w:r>
        <w:t>ability</w:t>
      </w:r>
      <w:r w:rsidRPr="00933C78">
        <w:t xml:space="preserve"> to meet that standard.</w:t>
      </w:r>
    </w:p>
    <w:p w14:paraId="45AECA29" w14:textId="768BAE88" w:rsidR="00402977" w:rsidRPr="00933C78" w:rsidRDefault="00402977" w:rsidP="00402977">
      <w:pPr>
        <w:pStyle w:val="NoteToTenderers-ASDEFCON"/>
      </w:pPr>
      <w:r w:rsidRPr="00933C78">
        <w:t>If selected to participate in an ODIA</w:t>
      </w:r>
      <w:r w:rsidRPr="00B55078">
        <w:t xml:space="preserve"> </w:t>
      </w:r>
      <w:r>
        <w:t>or other pre-contract work</w:t>
      </w:r>
      <w:r w:rsidRPr="00933C78">
        <w:t>,</w:t>
      </w:r>
      <w:r>
        <w:t xml:space="preserve"> </w:t>
      </w:r>
      <w:r w:rsidRPr="00933C78">
        <w:t xml:space="preserve">the tenderer may be required to further develop </w:t>
      </w:r>
      <w:r>
        <w:t>any of their response to this Annex in preparation</w:t>
      </w:r>
      <w:r w:rsidRPr="00933C78">
        <w:t xml:space="preserve"> for any resultant Contract.</w:t>
      </w:r>
    </w:p>
    <w:p w14:paraId="5D8E6707" w14:textId="76B11C96" w:rsidR="00402977" w:rsidRPr="00933C78" w:rsidRDefault="003C23F3" w:rsidP="00402977">
      <w:pPr>
        <w:pStyle w:val="ATTANNLV1-ASDEFCON"/>
      </w:pPr>
      <w:bookmarkStart w:id="2" w:name="_Toc532226638"/>
      <w:r w:rsidRPr="00933C78">
        <w:rPr>
          <w:caps w:val="0"/>
        </w:rPr>
        <w:t>OPERATIONAL DESCRIPTION (CORE)</w:t>
      </w:r>
      <w:bookmarkEnd w:id="2"/>
    </w:p>
    <w:bookmarkEnd w:id="1"/>
    <w:p w14:paraId="3B13531B" w14:textId="5E717CDD" w:rsidR="00402977" w:rsidRPr="00933C78" w:rsidRDefault="00402977" w:rsidP="00402977">
      <w:pPr>
        <w:pStyle w:val="NoteToDrafters-ASDEFCON"/>
      </w:pPr>
      <w:r w:rsidRPr="00933C78">
        <w:t xml:space="preserve">Note to drafters:  </w:t>
      </w:r>
      <w:r>
        <w:t>In tailoring t</w:t>
      </w:r>
      <w:r w:rsidRPr="00933C78">
        <w:t>his section</w:t>
      </w:r>
      <w:r>
        <w:t>,</w:t>
      </w:r>
      <w:r w:rsidRPr="00933C78">
        <w:t xml:space="preserve"> </w:t>
      </w:r>
      <w:r>
        <w:t>avoid</w:t>
      </w:r>
      <w:r w:rsidRPr="00933C78">
        <w:t xml:space="preserve"> ask</w:t>
      </w:r>
      <w:r>
        <w:t>ing</w:t>
      </w:r>
      <w:r w:rsidRPr="00933C78">
        <w:t xml:space="preserve"> for </w:t>
      </w:r>
      <w:r>
        <w:t>information in ways that would result in tenderers just reflecting the details included in</w:t>
      </w:r>
      <w:r w:rsidRPr="00933C78">
        <w:t xml:space="preserve"> the Operational Concept Document (OCD).</w:t>
      </w:r>
    </w:p>
    <w:p w14:paraId="6F680B4C" w14:textId="77777777" w:rsidR="00402977" w:rsidRPr="00D1515B" w:rsidRDefault="00402977" w:rsidP="00402977">
      <w:pPr>
        <w:pStyle w:val="ASDEFCONNormal"/>
        <w:rPr>
          <w:b/>
        </w:rPr>
      </w:pPr>
      <w:r w:rsidRPr="00D1515B">
        <w:rPr>
          <w:b/>
        </w:rPr>
        <w:t>Critical Operational Issues</w:t>
      </w:r>
    </w:p>
    <w:p w14:paraId="0586504F" w14:textId="4A77341D" w:rsidR="00402977" w:rsidRPr="00933C78" w:rsidRDefault="00402977" w:rsidP="00402977">
      <w:pPr>
        <w:pStyle w:val="NoteToDrafters-ASDEFCON"/>
      </w:pPr>
      <w:r w:rsidRPr="00933C78">
        <w:t xml:space="preserve">Note to drafters:  The OCD </w:t>
      </w:r>
      <w:r>
        <w:t>identifies</w:t>
      </w:r>
      <w:r w:rsidRPr="00933C78">
        <w:t xml:space="preserve"> Critical Operational Issues (COIs) and scenarios </w:t>
      </w:r>
      <w:r>
        <w:t>used to</w:t>
      </w:r>
      <w:r w:rsidRPr="00933C78">
        <w:t xml:space="preserve"> defin</w:t>
      </w:r>
      <w:r>
        <w:t xml:space="preserve">e </w:t>
      </w:r>
      <w:r w:rsidRPr="00933C78">
        <w:t xml:space="preserve">the capability, including fundamental inputs to capability (FIC) and related systems.  </w:t>
      </w:r>
      <w:r>
        <w:t>T</w:t>
      </w:r>
      <w:r w:rsidRPr="00933C78">
        <w:t>he requirements below are to be drafted for those COIs, or relevant parts of COIs</w:t>
      </w:r>
      <w:r>
        <w:t>,</w:t>
      </w:r>
      <w:r w:rsidRPr="00933C78">
        <w:t xml:space="preserve"> </w:t>
      </w:r>
      <w:r>
        <w:t>for</w:t>
      </w:r>
      <w:r w:rsidRPr="00933C78">
        <w:t xml:space="preserve"> the capabilities of the Materiel System, with external interfaces </w:t>
      </w:r>
      <w:r>
        <w:t xml:space="preserve">to </w:t>
      </w:r>
      <w:r w:rsidRPr="00933C78">
        <w:t xml:space="preserve">provide context.  </w:t>
      </w:r>
      <w:r>
        <w:t>Responses should</w:t>
      </w:r>
      <w:r w:rsidRPr="00933C78">
        <w:t xml:space="preserve"> allow the Commonwealth to assess the merits of each tendere</w:t>
      </w:r>
      <w:r>
        <w:t>d</w:t>
      </w:r>
      <w:r w:rsidRPr="00933C78">
        <w:t xml:space="preserve"> proposal in </w:t>
      </w:r>
      <w:r>
        <w:t>relation</w:t>
      </w:r>
      <w:r w:rsidRPr="00933C78">
        <w:t xml:space="preserve"> to </w:t>
      </w:r>
      <w:r>
        <w:t>the</w:t>
      </w:r>
      <w:r w:rsidRPr="00933C78">
        <w:t xml:space="preserve"> COIs and OCD scenarios</w:t>
      </w:r>
      <w:r>
        <w:t>, and</w:t>
      </w:r>
      <w:r w:rsidRPr="00933C78">
        <w:t xml:space="preserve"> may include models for key aspects of system performance.</w:t>
      </w:r>
    </w:p>
    <w:p w14:paraId="0CC3972E" w14:textId="77777777" w:rsidR="00402977" w:rsidRPr="00933C78" w:rsidRDefault="00402977" w:rsidP="00402977">
      <w:pPr>
        <w:pStyle w:val="ATTANNLV2-ASDEFCON"/>
      </w:pPr>
      <w:r w:rsidRPr="00933C78">
        <w:t xml:space="preserve">Tenderers are to describe how the proposed solution will </w:t>
      </w:r>
      <w:r w:rsidRPr="00F41472">
        <w:rPr>
          <w:b/>
        </w:rPr>
        <w:fldChar w:fldCharType="begin">
          <w:ffData>
            <w:name w:val=""/>
            <w:enabled/>
            <w:calcOnExit w:val="0"/>
            <w:textInput>
              <w:default w:val="[…INSERT DESCRIPTION THAT ALLOWS THE COMMONWEALTH TO EVALUATE HOW THE PROPOSAL SATISFIES COI #1…]"/>
            </w:textInput>
          </w:ffData>
        </w:fldChar>
      </w:r>
      <w:r w:rsidRPr="00F41472">
        <w:rPr>
          <w:b/>
        </w:rPr>
        <w:instrText xml:space="preserve"> FORMTEXT </w:instrText>
      </w:r>
      <w:r w:rsidRPr="00F41472">
        <w:rPr>
          <w:b/>
        </w:rPr>
      </w:r>
      <w:r w:rsidRPr="00F41472">
        <w:rPr>
          <w:b/>
        </w:rPr>
        <w:fldChar w:fldCharType="separate"/>
      </w:r>
      <w:r w:rsidRPr="00F41472">
        <w:rPr>
          <w:b/>
          <w:noProof/>
        </w:rPr>
        <w:t>[…INSERT DESCRIPTION THAT ALLOWS THE COMMONWEALTH TO EVALUATE HOW THE PROPOSAL SATISFIES COI #1…]</w:t>
      </w:r>
      <w:r w:rsidRPr="00F41472">
        <w:rPr>
          <w:b/>
        </w:rPr>
        <w:fldChar w:fldCharType="end"/>
      </w:r>
      <w:r w:rsidRPr="00933C78">
        <w:t xml:space="preserve"> (refer Critical Operational Issue (COI)</w:t>
      </w:r>
      <w:r>
        <w:t xml:space="preserve"> #1 </w:t>
      </w:r>
      <w:r w:rsidRPr="00933C78">
        <w:t>in the Operational Concept Document (OCD)).</w:t>
      </w:r>
    </w:p>
    <w:p w14:paraId="468B8731" w14:textId="77777777" w:rsidR="00402977" w:rsidRPr="00933C78" w:rsidRDefault="00402977" w:rsidP="00402977">
      <w:pPr>
        <w:pStyle w:val="ATTANNLV2-ASDEFCON"/>
      </w:pPr>
      <w:r w:rsidRPr="00933C78">
        <w:t xml:space="preserve">Tenderers are to describe how the proposed solution will </w:t>
      </w:r>
      <w:r w:rsidRPr="00F41472">
        <w:rPr>
          <w:b/>
        </w:rPr>
        <w:fldChar w:fldCharType="begin">
          <w:ffData>
            <w:name w:val=""/>
            <w:enabled/>
            <w:calcOnExit w:val="0"/>
            <w:textInput>
              <w:default w:val="[…INSERT DESCRIPTION THAT ALLOWS THE COMMONWEALTH TO EVALUATE HOW THE PROPOSAL SATISFIES COI n…]"/>
            </w:textInput>
          </w:ffData>
        </w:fldChar>
      </w:r>
      <w:r w:rsidRPr="00F41472">
        <w:rPr>
          <w:b/>
        </w:rPr>
        <w:instrText xml:space="preserve"> FORMTEXT </w:instrText>
      </w:r>
      <w:r w:rsidRPr="00F41472">
        <w:rPr>
          <w:b/>
        </w:rPr>
      </w:r>
      <w:r w:rsidRPr="00F41472">
        <w:rPr>
          <w:b/>
        </w:rPr>
        <w:fldChar w:fldCharType="separate"/>
      </w:r>
      <w:r w:rsidRPr="00F41472">
        <w:rPr>
          <w:b/>
          <w:noProof/>
        </w:rPr>
        <w:t>[…INSERT DESCRIPTION THAT ALLOWS THE COMMONWEALTH TO EVALUATE HOW THE PROPOSAL SATISFIES COI n…]</w:t>
      </w:r>
      <w:r w:rsidRPr="00F41472">
        <w:rPr>
          <w:b/>
        </w:rPr>
        <w:fldChar w:fldCharType="end"/>
      </w:r>
      <w:r w:rsidRPr="00933C78">
        <w:t xml:space="preserve"> (refer COI </w:t>
      </w:r>
      <w:r w:rsidRPr="00F41472">
        <w:rPr>
          <w:b/>
        </w:rPr>
        <w:fldChar w:fldCharType="begin">
          <w:ffData>
            <w:name w:val="Text4"/>
            <w:enabled/>
            <w:calcOnExit w:val="0"/>
            <w:textInput>
              <w:default w:val="[...INSERT NUMBER...]"/>
            </w:textInput>
          </w:ffData>
        </w:fldChar>
      </w:r>
      <w:r w:rsidRPr="00F41472">
        <w:rPr>
          <w:b/>
        </w:rPr>
        <w:instrText xml:space="preserve"> FORMTEXT </w:instrText>
      </w:r>
      <w:r w:rsidRPr="00F41472">
        <w:rPr>
          <w:b/>
        </w:rPr>
      </w:r>
      <w:r w:rsidRPr="00F41472">
        <w:rPr>
          <w:b/>
        </w:rPr>
        <w:fldChar w:fldCharType="separate"/>
      </w:r>
      <w:r w:rsidRPr="00F41472">
        <w:rPr>
          <w:b/>
          <w:noProof/>
        </w:rPr>
        <w:t>[...INSERT NUMBER...]</w:t>
      </w:r>
      <w:r w:rsidRPr="00F41472">
        <w:rPr>
          <w:b/>
        </w:rPr>
        <w:fldChar w:fldCharType="end"/>
      </w:r>
      <w:r w:rsidRPr="00933C78">
        <w:t xml:space="preserve"> in the OCD).</w:t>
      </w:r>
    </w:p>
    <w:p w14:paraId="71CE4794" w14:textId="77777777" w:rsidR="00402977" w:rsidRPr="00D1515B" w:rsidRDefault="00402977" w:rsidP="00402977">
      <w:pPr>
        <w:pStyle w:val="ASDEFCONNormal"/>
        <w:rPr>
          <w:b/>
        </w:rPr>
      </w:pPr>
      <w:r w:rsidRPr="00D1515B">
        <w:rPr>
          <w:b/>
        </w:rPr>
        <w:t>Operational Scenarios</w:t>
      </w:r>
    </w:p>
    <w:p w14:paraId="119CDE5F" w14:textId="07BFA01A" w:rsidR="00402977" w:rsidRPr="00933C78" w:rsidRDefault="00402977" w:rsidP="00402977">
      <w:pPr>
        <w:pStyle w:val="NoteToDrafters-ASDEFCON"/>
      </w:pPr>
      <w:r w:rsidRPr="00933C78">
        <w:t>Note to drafters:  T</w:t>
      </w:r>
      <w:r>
        <w:t>ailor t</w:t>
      </w:r>
      <w:r w:rsidRPr="00933C78">
        <w:t xml:space="preserve">he following clauses </w:t>
      </w:r>
      <w:r>
        <w:t>for</w:t>
      </w:r>
      <w:r w:rsidRPr="00933C78">
        <w:t xml:space="preserve"> the OCD.  If </w:t>
      </w:r>
      <w:r>
        <w:t xml:space="preserve">OCD </w:t>
      </w:r>
      <w:r w:rsidRPr="00933C78">
        <w:t xml:space="preserve">scenarios are broad (referring to other FIC elements and systems) descriptions should focus on the Materiel System.  The page limit </w:t>
      </w:r>
      <w:r>
        <w:t>ensures</w:t>
      </w:r>
      <w:r w:rsidRPr="00933C78">
        <w:t xml:space="preserve"> a concise </w:t>
      </w:r>
      <w:r>
        <w:t>response</w:t>
      </w:r>
      <w:r w:rsidRPr="00933C78">
        <w:t>; however, the number of pages may be amended for</w:t>
      </w:r>
      <w:r>
        <w:t xml:space="preserve"> scope</w:t>
      </w:r>
      <w:r w:rsidRPr="00933C78">
        <w:t xml:space="preserve"> and complexity (eg, 1 – 5 pages per scenario).  Drafters may identify specific risks in a scenario </w:t>
      </w:r>
      <w:r>
        <w:t>that are to be</w:t>
      </w:r>
      <w:r w:rsidRPr="00933C78">
        <w:t xml:space="preserve"> addressed.</w:t>
      </w:r>
    </w:p>
    <w:p w14:paraId="4A0BA1AD" w14:textId="558B455A" w:rsidR="00402977" w:rsidRPr="00933C78" w:rsidRDefault="00402977" w:rsidP="00402977">
      <w:pPr>
        <w:pStyle w:val="NoteToTenderers-ASDEFCON"/>
      </w:pPr>
      <w:r w:rsidRPr="00933C78">
        <w:t xml:space="preserve">Note to tenderers:  The recommended number of pages for the response to this section, covering all operational scenarios, is </w:t>
      </w:r>
      <w:r w:rsidRPr="00933C78">
        <w:fldChar w:fldCharType="begin">
          <w:ffData>
            <w:name w:val=""/>
            <w:enabled/>
            <w:calcOnExit w:val="0"/>
            <w:textInput>
              <w:default w:val="[...INSERT NUMBER EG, 10...]"/>
            </w:textInput>
          </w:ffData>
        </w:fldChar>
      </w:r>
      <w:r w:rsidRPr="00933C78">
        <w:instrText xml:space="preserve"> FORMTEXT </w:instrText>
      </w:r>
      <w:r w:rsidRPr="00933C78">
        <w:fldChar w:fldCharType="separate"/>
      </w:r>
      <w:r>
        <w:rPr>
          <w:noProof/>
        </w:rPr>
        <w:t>[...INSERT NUMBER EG, 10...]</w:t>
      </w:r>
      <w:r w:rsidRPr="00933C78">
        <w:fldChar w:fldCharType="end"/>
      </w:r>
      <w:r w:rsidRPr="00933C78">
        <w:t xml:space="preserve"> pages.  Responses should provide operational context, with more detailed aspects included in the response to TDR F-</w:t>
      </w:r>
      <w:r w:rsidRPr="00933C78">
        <w:fldChar w:fldCharType="begin"/>
      </w:r>
      <w:r w:rsidRPr="00933C78">
        <w:instrText xml:space="preserve"> REF _Ref479661860 \r \h </w:instrText>
      </w:r>
      <w:r w:rsidRPr="00933C78">
        <w:fldChar w:fldCharType="separate"/>
      </w:r>
      <w:r w:rsidR="003C23F3">
        <w:t>2</w:t>
      </w:r>
      <w:r w:rsidRPr="00933C78">
        <w:fldChar w:fldCharType="end"/>
      </w:r>
      <w:r w:rsidRPr="00933C78">
        <w:t>.</w:t>
      </w:r>
    </w:p>
    <w:p w14:paraId="3B464868" w14:textId="77777777" w:rsidR="00402977" w:rsidRPr="00933C78" w:rsidRDefault="00402977" w:rsidP="00402977">
      <w:pPr>
        <w:pStyle w:val="ATTANNLV2-ASDEFCON"/>
      </w:pPr>
      <w:r w:rsidRPr="00933C78">
        <w:t xml:space="preserve">Tenderers are to describe how the proposed solution will </w:t>
      </w:r>
      <w:r w:rsidRPr="00F41472">
        <w:rPr>
          <w:b/>
        </w:rPr>
        <w:fldChar w:fldCharType="begin">
          <w:ffData>
            <w:name w:val=""/>
            <w:enabled/>
            <w:calcOnExit w:val="0"/>
            <w:textInput>
              <w:default w:val="[…INSERT DESCRIPTION THAT ALLOWS THE COMMONWEALTH TO EVALUATE HOW THE PROPOSAL SATISFIES OCD SCENARIO 1…]"/>
            </w:textInput>
          </w:ffData>
        </w:fldChar>
      </w:r>
      <w:r w:rsidRPr="00F41472">
        <w:rPr>
          <w:b/>
        </w:rPr>
        <w:instrText xml:space="preserve"> FORMTEXT </w:instrText>
      </w:r>
      <w:r w:rsidRPr="00F41472">
        <w:rPr>
          <w:b/>
        </w:rPr>
      </w:r>
      <w:r w:rsidRPr="00F41472">
        <w:rPr>
          <w:b/>
        </w:rPr>
        <w:fldChar w:fldCharType="separate"/>
      </w:r>
      <w:r w:rsidRPr="00F41472">
        <w:rPr>
          <w:b/>
          <w:noProof/>
        </w:rPr>
        <w:t>[…INSERT DESCRIPTION THAT ALLOWS THE COMMONWEALTH TO EVALUATE HOW THE PROPOSAL SATISFIES OCD SCENARIO 1…]</w:t>
      </w:r>
      <w:r w:rsidRPr="00F41472">
        <w:rPr>
          <w:b/>
        </w:rPr>
        <w:fldChar w:fldCharType="end"/>
      </w:r>
      <w:r w:rsidRPr="00933C78">
        <w:t xml:space="preserve"> (refer OCD scenario </w:t>
      </w:r>
      <w:r w:rsidRPr="00F41472">
        <w:rPr>
          <w:b/>
        </w:rPr>
        <w:fldChar w:fldCharType="begin">
          <w:ffData>
            <w:name w:val="Text4"/>
            <w:enabled/>
            <w:calcOnExit w:val="0"/>
            <w:textInput>
              <w:default w:val="[...INSERT NUMBER...]"/>
            </w:textInput>
          </w:ffData>
        </w:fldChar>
      </w:r>
      <w:r w:rsidRPr="00F41472">
        <w:rPr>
          <w:b/>
        </w:rPr>
        <w:instrText xml:space="preserve"> FORMTEXT </w:instrText>
      </w:r>
      <w:r w:rsidRPr="00F41472">
        <w:rPr>
          <w:b/>
        </w:rPr>
      </w:r>
      <w:r w:rsidRPr="00F41472">
        <w:rPr>
          <w:b/>
        </w:rPr>
        <w:fldChar w:fldCharType="separate"/>
      </w:r>
      <w:r w:rsidRPr="00F41472">
        <w:rPr>
          <w:b/>
          <w:noProof/>
        </w:rPr>
        <w:t>[...INSERT NUMBER...]</w:t>
      </w:r>
      <w:r w:rsidRPr="00F41472">
        <w:rPr>
          <w:b/>
        </w:rPr>
        <w:fldChar w:fldCharType="end"/>
      </w:r>
      <w:r w:rsidRPr="00933C78">
        <w:t>).</w:t>
      </w:r>
    </w:p>
    <w:p w14:paraId="1254A077" w14:textId="77777777" w:rsidR="00402977" w:rsidRDefault="00402977" w:rsidP="00402977">
      <w:pPr>
        <w:pStyle w:val="ATTANNLV2-ASDEFCON"/>
      </w:pPr>
      <w:r w:rsidRPr="00933C78">
        <w:t xml:space="preserve">Tenderers are to describe how the proposed solution will </w:t>
      </w:r>
      <w:r w:rsidRPr="00F41472">
        <w:rPr>
          <w:b/>
        </w:rPr>
        <w:fldChar w:fldCharType="begin">
          <w:ffData>
            <w:name w:val=""/>
            <w:enabled/>
            <w:calcOnExit w:val="0"/>
            <w:textInput>
              <w:default w:val="[…INSERT DESCRIPTION THAT ALLOWS THE COMMONWEALTH TO EVALUATE HOW THE PROPOSAL SATISFIES OCD SCENARIO n…]"/>
            </w:textInput>
          </w:ffData>
        </w:fldChar>
      </w:r>
      <w:r w:rsidRPr="00F41472">
        <w:rPr>
          <w:b/>
        </w:rPr>
        <w:instrText xml:space="preserve"> FORMTEXT </w:instrText>
      </w:r>
      <w:r w:rsidRPr="00F41472">
        <w:rPr>
          <w:b/>
        </w:rPr>
      </w:r>
      <w:r w:rsidRPr="00F41472">
        <w:rPr>
          <w:b/>
        </w:rPr>
        <w:fldChar w:fldCharType="separate"/>
      </w:r>
      <w:r w:rsidRPr="00F41472">
        <w:rPr>
          <w:b/>
          <w:noProof/>
        </w:rPr>
        <w:t>[…INSERT DESCRIPTION THAT ALLOWS THE COMMONWEALTH TO EVALUATE HOW THE PROPOSAL SATISFIES OCD SCENARIO n…]</w:t>
      </w:r>
      <w:r w:rsidRPr="00F41472">
        <w:rPr>
          <w:b/>
        </w:rPr>
        <w:fldChar w:fldCharType="end"/>
      </w:r>
      <w:r w:rsidRPr="00933C78">
        <w:t xml:space="preserve"> (refer OCD scenario </w:t>
      </w:r>
      <w:r w:rsidRPr="00F41472">
        <w:rPr>
          <w:b/>
        </w:rPr>
        <w:fldChar w:fldCharType="begin">
          <w:ffData>
            <w:name w:val="Text4"/>
            <w:enabled/>
            <w:calcOnExit w:val="0"/>
            <w:textInput>
              <w:default w:val="[...INSERT NUMBER...]"/>
            </w:textInput>
          </w:ffData>
        </w:fldChar>
      </w:r>
      <w:r w:rsidRPr="00F41472">
        <w:rPr>
          <w:b/>
        </w:rPr>
        <w:instrText xml:space="preserve"> FORMTEXT </w:instrText>
      </w:r>
      <w:r w:rsidRPr="00F41472">
        <w:rPr>
          <w:b/>
        </w:rPr>
      </w:r>
      <w:r w:rsidRPr="00F41472">
        <w:rPr>
          <w:b/>
        </w:rPr>
        <w:fldChar w:fldCharType="separate"/>
      </w:r>
      <w:r w:rsidRPr="00F41472">
        <w:rPr>
          <w:b/>
          <w:noProof/>
        </w:rPr>
        <w:t>[...INSERT NUMBER...]</w:t>
      </w:r>
      <w:r w:rsidRPr="00F41472">
        <w:rPr>
          <w:b/>
        </w:rPr>
        <w:fldChar w:fldCharType="end"/>
      </w:r>
      <w:r w:rsidRPr="00933C78">
        <w:t>).</w:t>
      </w:r>
    </w:p>
    <w:p w14:paraId="539CB12C" w14:textId="49C2B0EC" w:rsidR="00402977" w:rsidRPr="00933C78" w:rsidRDefault="003C23F3" w:rsidP="00402977">
      <w:pPr>
        <w:pStyle w:val="ATTANNLV1-ASDEFCON"/>
      </w:pPr>
      <w:bookmarkStart w:id="3" w:name="_Toc520644861"/>
      <w:bookmarkStart w:id="4" w:name="_Toc532226639"/>
      <w:bookmarkStart w:id="5" w:name="_Ref479058273"/>
      <w:bookmarkStart w:id="6" w:name="_Ref479661860"/>
      <w:r w:rsidRPr="00933C78">
        <w:rPr>
          <w:caps w:val="0"/>
        </w:rPr>
        <w:t>TECHNICAL DESCRIPTION (CORE)</w:t>
      </w:r>
      <w:bookmarkEnd w:id="3"/>
      <w:bookmarkEnd w:id="4"/>
      <w:bookmarkEnd w:id="5"/>
      <w:bookmarkEnd w:id="6"/>
    </w:p>
    <w:p w14:paraId="3D45CAD0" w14:textId="77777777" w:rsidR="00402977" w:rsidRDefault="00402977" w:rsidP="00402977">
      <w:pPr>
        <w:pStyle w:val="ATTANNLV2-ASDEFCON"/>
      </w:pPr>
      <w:r w:rsidRPr="00364121">
        <w:t xml:space="preserve">Tenderers are to provide a </w:t>
      </w:r>
      <w:r>
        <w:t>compliance</w:t>
      </w:r>
      <w:r w:rsidRPr="00364121">
        <w:t xml:space="preserve"> matrix</w:t>
      </w:r>
      <w:r>
        <w:t xml:space="preserve"> that:</w:t>
      </w:r>
    </w:p>
    <w:p w14:paraId="398261A2" w14:textId="77777777" w:rsidR="00402977" w:rsidRDefault="00402977" w:rsidP="00402977">
      <w:pPr>
        <w:pStyle w:val="ATTANNLV3-ASDEFCON"/>
      </w:pPr>
      <w:r>
        <w:t>lists each of</w:t>
      </w:r>
      <w:r w:rsidRPr="00364121">
        <w:t xml:space="preserve"> the requirements specified in Annex A</w:t>
      </w:r>
      <w:r>
        <w:t xml:space="preserve"> to the draft SOW;</w:t>
      </w:r>
    </w:p>
    <w:p w14:paraId="59E8560C" w14:textId="5A867F64" w:rsidR="00402977" w:rsidRDefault="00402977" w:rsidP="00402977">
      <w:pPr>
        <w:pStyle w:val="ATTANNLV3-ASDEFCON"/>
      </w:pPr>
      <w:r>
        <w:t>identifies</w:t>
      </w:r>
      <w:r w:rsidRPr="00364121">
        <w:t xml:space="preserve"> the </w:t>
      </w:r>
      <w:r>
        <w:t xml:space="preserve">extent to which the </w:t>
      </w:r>
      <w:r w:rsidRPr="00364121">
        <w:t>proposed</w:t>
      </w:r>
      <w:r>
        <w:t xml:space="preserve"> technical</w:t>
      </w:r>
      <w:r w:rsidRPr="00364121">
        <w:t xml:space="preserve"> solution </w:t>
      </w:r>
      <w:r>
        <w:t xml:space="preserve">(comprising the </w:t>
      </w:r>
      <w:r w:rsidRPr="00364121">
        <w:t xml:space="preserve">Mission System and </w:t>
      </w:r>
      <w:r>
        <w:t xml:space="preserve">the </w:t>
      </w:r>
      <w:r w:rsidRPr="00364121">
        <w:t>Support System</w:t>
      </w:r>
      <w:r>
        <w:t>)</w:t>
      </w:r>
      <w:r w:rsidRPr="00364121">
        <w:t xml:space="preserve"> </w:t>
      </w:r>
      <w:r>
        <w:t xml:space="preserve">complies with each requirement, </w:t>
      </w:r>
      <w:r w:rsidRPr="00364121">
        <w:t xml:space="preserve">considering the </w:t>
      </w:r>
      <w:r>
        <w:t xml:space="preserve">assigned </w:t>
      </w:r>
      <w:r w:rsidRPr="00364121">
        <w:t xml:space="preserve">criticality ratings (eg, ‘Essential’ </w:t>
      </w:r>
      <w:r>
        <w:t>and ‘Highly Desirable’ ratings, etc</w:t>
      </w:r>
      <w:r w:rsidRPr="00364121">
        <w:t>)</w:t>
      </w:r>
      <w:r>
        <w:t>; and</w:t>
      </w:r>
    </w:p>
    <w:p w14:paraId="4139EE2A" w14:textId="2C36F627" w:rsidR="00402977" w:rsidRPr="00AC07A4" w:rsidRDefault="00402977" w:rsidP="00402977">
      <w:pPr>
        <w:pStyle w:val="ATTANNLV3-ASDEFCON"/>
        <w:tabs>
          <w:tab w:val="left" w:pos="2715"/>
        </w:tabs>
      </w:pPr>
      <w:r w:rsidRPr="00364121">
        <w:t>cross-refer</w:t>
      </w:r>
      <w:r>
        <w:t>s</w:t>
      </w:r>
      <w:r w:rsidRPr="00364121">
        <w:t xml:space="preserve"> </w:t>
      </w:r>
      <w:r>
        <w:t xml:space="preserve">to </w:t>
      </w:r>
      <w:r w:rsidRPr="00364121">
        <w:t xml:space="preserve">the tenderer’s responses to this </w:t>
      </w:r>
      <w:r>
        <w:t>A</w:t>
      </w:r>
      <w:r w:rsidRPr="00364121">
        <w:t>nnex</w:t>
      </w:r>
      <w:r>
        <w:t xml:space="preserve"> F, in order to identify the systems, components and functions that illustrate how the requirement would be achieved.</w:t>
      </w:r>
    </w:p>
    <w:p w14:paraId="667298FF" w14:textId="5B5D8C48" w:rsidR="00402977" w:rsidRPr="00933C78" w:rsidRDefault="00402977" w:rsidP="00402977">
      <w:pPr>
        <w:pStyle w:val="NoteToDrafters-ASDEFCON"/>
      </w:pPr>
      <w:r w:rsidRPr="00933C78">
        <w:lastRenderedPageBreak/>
        <w:t>Note to d</w:t>
      </w:r>
      <w:r w:rsidRPr="00933C78">
        <w:t xml:space="preserve">rafters:  This section may be </w:t>
      </w:r>
      <w:r>
        <w:t>tailored</w:t>
      </w:r>
      <w:r w:rsidRPr="00933C78">
        <w:t xml:space="preserve"> to suit the required Materiel System (eg, platforms or a distributed system) and </w:t>
      </w:r>
      <w:r>
        <w:t xml:space="preserve">to </w:t>
      </w:r>
      <w:r w:rsidRPr="00933C78">
        <w:t>request any additional information, such as:</w:t>
      </w:r>
    </w:p>
    <w:p w14:paraId="55646360" w14:textId="3BF96E19" w:rsidR="00402977" w:rsidRPr="00933C78" w:rsidRDefault="00402977" w:rsidP="00402977">
      <w:pPr>
        <w:pStyle w:val="NoteToDraftersList-ASDEFCON"/>
      </w:pPr>
      <w:r w:rsidRPr="00933C78">
        <w:t xml:space="preserve">a description of how key system functionality </w:t>
      </w:r>
      <w:r>
        <w:t xml:space="preserve">will be </w:t>
      </w:r>
      <w:r w:rsidRPr="00933C78">
        <w:t>met; and</w:t>
      </w:r>
    </w:p>
    <w:p w14:paraId="07453391" w14:textId="61A4A158" w:rsidR="00402977" w:rsidRPr="00933C78" w:rsidRDefault="00402977" w:rsidP="00402977">
      <w:pPr>
        <w:pStyle w:val="NoteToDraftersList-ASDEFCON"/>
      </w:pPr>
      <w:r w:rsidRPr="00933C78">
        <w:t xml:space="preserve">areas of </w:t>
      </w:r>
      <w:r>
        <w:t>risk</w:t>
      </w:r>
      <w:r w:rsidRPr="00933C78">
        <w:t xml:space="preserve"> that require </w:t>
      </w:r>
      <w:r>
        <w:t xml:space="preserve">specific </w:t>
      </w:r>
      <w:r w:rsidRPr="00933C78">
        <w:t xml:space="preserve">information (eg, </w:t>
      </w:r>
      <w:r>
        <w:t>for</w:t>
      </w:r>
      <w:r w:rsidRPr="00933C78">
        <w:t xml:space="preserve"> a particular external interface).</w:t>
      </w:r>
    </w:p>
    <w:p w14:paraId="04D8056A" w14:textId="77777777" w:rsidR="00402977" w:rsidRPr="00933C78" w:rsidRDefault="00402977" w:rsidP="00402977">
      <w:pPr>
        <w:pStyle w:val="ATTANNLV2-ASDEFCON"/>
      </w:pPr>
      <w:bookmarkStart w:id="7" w:name="_Ref469669941"/>
      <w:r w:rsidRPr="00933C78">
        <w:t>Tenderers are to describe the</w:t>
      </w:r>
      <w:r>
        <w:t>ir</w:t>
      </w:r>
      <w:r w:rsidRPr="00933C78">
        <w:t xml:space="preserve"> proposed Mission System solution, including:</w:t>
      </w:r>
      <w:bookmarkEnd w:id="7"/>
    </w:p>
    <w:p w14:paraId="6E546EC6" w14:textId="77777777" w:rsidR="00402977" w:rsidRPr="00933C78" w:rsidRDefault="00402977" w:rsidP="00402977">
      <w:pPr>
        <w:pStyle w:val="ATTANNLV3-ASDEFCON"/>
      </w:pPr>
      <w:bookmarkStart w:id="8" w:name="_Ref466551270"/>
      <w:r w:rsidRPr="00933C78">
        <w:t>a description of the key design drivers and key design decisions;</w:t>
      </w:r>
    </w:p>
    <w:p w14:paraId="382A95C5" w14:textId="77777777" w:rsidR="00402977" w:rsidRPr="00933C78" w:rsidRDefault="00402977" w:rsidP="00402977">
      <w:pPr>
        <w:pStyle w:val="ATTANNLV3-ASDEFCON"/>
      </w:pPr>
      <w:r w:rsidRPr="00933C78">
        <w:t>an architectural design description;</w:t>
      </w:r>
    </w:p>
    <w:p w14:paraId="54C07983" w14:textId="77777777" w:rsidR="00402977" w:rsidRDefault="00402977" w:rsidP="00402977">
      <w:pPr>
        <w:pStyle w:val="ATTANNLV3-ASDEFCON"/>
      </w:pPr>
      <w:r w:rsidRPr="00933C78">
        <w:t>a hierarchical description of the system, subsystems, and hardware and Software components, presented in a product breakdown structure (PBS) where:</w:t>
      </w:r>
    </w:p>
    <w:p w14:paraId="77027359" w14:textId="7955D3D9" w:rsidR="00402977" w:rsidRPr="00933C78" w:rsidRDefault="00402977" w:rsidP="00402977">
      <w:pPr>
        <w:pStyle w:val="NoteToTenderers-ASDEFCON"/>
      </w:pPr>
      <w:r>
        <w:t>Note to tenderers:  Mission Systems are indentured at level 2 of a Contract Work Breakdown Structure (CWBS) prepared to accord with DEF(AUST)5664A (ie, a PBS forms part of the CWBS).</w:t>
      </w:r>
    </w:p>
    <w:p w14:paraId="34101897" w14:textId="191516CB" w:rsidR="00402977" w:rsidRPr="00933C78" w:rsidRDefault="00402977" w:rsidP="00402977">
      <w:pPr>
        <w:pStyle w:val="ATTANNLV4-ASDEFCON"/>
      </w:pPr>
      <w:bookmarkStart w:id="9" w:name="_Ref224370634"/>
      <w:r w:rsidRPr="00933C78">
        <w:t>Mission Systems, including any variants</w:t>
      </w:r>
      <w:r>
        <w:t xml:space="preserve"> (ie, all major ‘end products’)</w:t>
      </w:r>
      <w:r w:rsidRPr="00933C78">
        <w:t xml:space="preserve">, are identified at level </w:t>
      </w:r>
      <w:r>
        <w:t>1</w:t>
      </w:r>
      <w:r w:rsidRPr="00933C78">
        <w:t xml:space="preserve"> of the </w:t>
      </w:r>
      <w:r>
        <w:t>PBS</w:t>
      </w:r>
      <w:r w:rsidRPr="00933C78">
        <w:t>, and hardware components are identified down to level 4 (eg, in accordance with DEF(AUST)5664A);</w:t>
      </w:r>
      <w:bookmarkEnd w:id="9"/>
    </w:p>
    <w:p w14:paraId="688C2B0D" w14:textId="77777777" w:rsidR="00402977" w:rsidRPr="00933C78" w:rsidRDefault="00402977" w:rsidP="00402977">
      <w:pPr>
        <w:pStyle w:val="ATTANNLV4-ASDEFCON"/>
      </w:pPr>
      <w:bookmarkStart w:id="10" w:name="_Ref224370644"/>
      <w:r w:rsidRPr="00933C78">
        <w:t>additional lower-level hardware components are nominated by the tenderer, due to their key role in the tendered solution;</w:t>
      </w:r>
      <w:bookmarkEnd w:id="10"/>
    </w:p>
    <w:p w14:paraId="645C7586" w14:textId="424B97EA" w:rsidR="00402977" w:rsidRPr="00933C78" w:rsidRDefault="00402977" w:rsidP="00402977">
      <w:pPr>
        <w:pStyle w:val="ATTANNLV4-ASDEFCON"/>
      </w:pPr>
      <w:r w:rsidRPr="00933C78">
        <w:t xml:space="preserve">Software components are identified at an equivalent level (ie, Software resident on hardware components identified for </w:t>
      </w:r>
      <w:r w:rsidR="000B0098">
        <w:t>sub</w:t>
      </w:r>
      <w:r w:rsidR="003C23F3">
        <w:t xml:space="preserve">clauses </w:t>
      </w:r>
      <w:r>
        <w:fldChar w:fldCharType="begin"/>
      </w:r>
      <w:r>
        <w:instrText xml:space="preserve"> REF _Ref224370634 \w \h </w:instrText>
      </w:r>
      <w:r>
        <w:fldChar w:fldCharType="separate"/>
      </w:r>
      <w:r w:rsidR="003C23F3">
        <w:t>2.2c(i)</w:t>
      </w:r>
      <w:r>
        <w:fldChar w:fldCharType="end"/>
      </w:r>
      <w:r w:rsidRPr="00933C78">
        <w:t xml:space="preserve"> and </w:t>
      </w:r>
      <w:r>
        <w:fldChar w:fldCharType="begin"/>
      </w:r>
      <w:r>
        <w:instrText xml:space="preserve"> REF _Ref224370644 \w \h </w:instrText>
      </w:r>
      <w:r>
        <w:fldChar w:fldCharType="separate"/>
      </w:r>
      <w:r w:rsidR="003C23F3">
        <w:t>2.2c(ii)</w:t>
      </w:r>
      <w:r>
        <w:fldChar w:fldCharType="end"/>
      </w:r>
      <w:r w:rsidRPr="00933C78">
        <w:t>); and</w:t>
      </w:r>
    </w:p>
    <w:p w14:paraId="4A1593C9" w14:textId="77777777" w:rsidR="00402977" w:rsidRPr="00933C78" w:rsidRDefault="00402977" w:rsidP="00402977">
      <w:pPr>
        <w:pStyle w:val="ATTANNLV4-ASDEFCON"/>
      </w:pPr>
      <w:r w:rsidRPr="00933C78">
        <w:t xml:space="preserve">if the Mission System solution includes variants, the subsystems, hardware and Software components that differ </w:t>
      </w:r>
      <w:r>
        <w:t>from</w:t>
      </w:r>
      <w:r w:rsidRPr="00933C78">
        <w:t xml:space="preserve"> the baseline Mission System are identified,</w:t>
      </w:r>
      <w:bookmarkEnd w:id="8"/>
    </w:p>
    <w:p w14:paraId="38D35465" w14:textId="3818E809" w:rsidR="00402977" w:rsidRPr="00933C78" w:rsidRDefault="00402977" w:rsidP="00402977">
      <w:pPr>
        <w:pStyle w:val="ATTANNLV3NONUM-ASDEFCON"/>
      </w:pPr>
      <w:r w:rsidRPr="00933C78">
        <w:t>(ie, where levels 2 to 4 of the PBS comprise the ‘</w:t>
      </w:r>
      <w:r w:rsidRPr="00933C78">
        <w:rPr>
          <w:b/>
          <w:i/>
        </w:rPr>
        <w:t>system components</w:t>
      </w:r>
      <w:r w:rsidRPr="00933C78">
        <w:t>’);</w:t>
      </w:r>
    </w:p>
    <w:p w14:paraId="1E598062" w14:textId="77777777" w:rsidR="00402977" w:rsidRPr="004D4BBC" w:rsidRDefault="00402977" w:rsidP="00402977">
      <w:pPr>
        <w:pStyle w:val="ATTANNLV3-ASDEFCON"/>
      </w:pPr>
      <w:r w:rsidRPr="00933C78">
        <w:t xml:space="preserve">the purpose </w:t>
      </w:r>
      <w:r w:rsidRPr="004D4BBC">
        <w:t xml:space="preserve">of each </w:t>
      </w:r>
      <w:r w:rsidRPr="00606F58">
        <w:t>system component</w:t>
      </w:r>
      <w:r w:rsidRPr="004D4BBC">
        <w:t>;</w:t>
      </w:r>
    </w:p>
    <w:p w14:paraId="6A9EF356" w14:textId="1296C6E1" w:rsidR="00402977" w:rsidRDefault="00402977" w:rsidP="00402977">
      <w:pPr>
        <w:pStyle w:val="ATTANNLV3-ASDEFCON"/>
      </w:pPr>
      <w:r w:rsidRPr="00933C78">
        <w:t xml:space="preserve">a description of how </w:t>
      </w:r>
      <w:r w:rsidRPr="004D4BBC">
        <w:t xml:space="preserve">the </w:t>
      </w:r>
      <w:r w:rsidRPr="00606F58">
        <w:t>system components</w:t>
      </w:r>
      <w:r w:rsidRPr="004D4BBC">
        <w:t xml:space="preserve"> interact</w:t>
      </w:r>
      <w:r w:rsidRPr="00933C78">
        <w:t xml:space="preserve"> (eg, functional flow or dynamic relationships) to achieve a functional output (eg, communications, propulsion, etc);</w:t>
      </w:r>
    </w:p>
    <w:p w14:paraId="6EEA0BDF" w14:textId="77777777" w:rsidR="00402977" w:rsidRPr="00933C78" w:rsidRDefault="00402977" w:rsidP="00402977">
      <w:pPr>
        <w:pStyle w:val="ATTANNLV3-ASDEFCON"/>
      </w:pPr>
      <w:r>
        <w:t>a description of the human-system interfaces and key human system integration considerations to be addressed;</w:t>
      </w:r>
    </w:p>
    <w:p w14:paraId="23D65DDA" w14:textId="21FABCDF" w:rsidR="00402977" w:rsidRPr="00933C78" w:rsidRDefault="00402977" w:rsidP="00402977">
      <w:pPr>
        <w:pStyle w:val="ATTANNLV3-ASDEFCON"/>
      </w:pPr>
      <w:bookmarkStart w:id="11" w:name="_Ref469907762"/>
      <w:r>
        <w:t xml:space="preserve">the </w:t>
      </w:r>
      <w:r w:rsidRPr="00933C78">
        <w:t xml:space="preserve">maturity </w:t>
      </w:r>
      <w:r>
        <w:t>of the design</w:t>
      </w:r>
      <w:r w:rsidRPr="00933C78">
        <w:t xml:space="preserve"> </w:t>
      </w:r>
      <w:r w:rsidRPr="004D4BBC">
        <w:t xml:space="preserve">for each </w:t>
      </w:r>
      <w:r w:rsidRPr="00606F58">
        <w:t>system component</w:t>
      </w:r>
      <w:r w:rsidRPr="004D4BBC">
        <w:t xml:space="preserve"> (including hardware, Software, </w:t>
      </w:r>
      <w:r>
        <w:t xml:space="preserve">internal and </w:t>
      </w:r>
      <w:r w:rsidRPr="004D4BBC">
        <w:t>external interfaces</w:t>
      </w:r>
      <w:r>
        <w:t>,</w:t>
      </w:r>
      <w:r w:rsidRPr="004D4BBC">
        <w:t xml:space="preserve"> </w:t>
      </w:r>
      <w:r>
        <w:t>as</w:t>
      </w:r>
      <w:r w:rsidRPr="004D4BBC">
        <w:t xml:space="preserve"> applicable), in accordance with </w:t>
      </w:r>
      <w:r>
        <w:fldChar w:fldCharType="begin"/>
      </w:r>
      <w:r>
        <w:instrText xml:space="preserve"> REF _Ref224370771 \h </w:instrText>
      </w:r>
      <w:r>
        <w:fldChar w:fldCharType="separate"/>
      </w:r>
      <w:r w:rsidR="003C23F3">
        <w:t>Table A-F-</w:t>
      </w:r>
      <w:r w:rsidR="003C23F3">
        <w:rPr>
          <w:noProof/>
        </w:rPr>
        <w:t>1</w:t>
      </w:r>
      <w:r>
        <w:fldChar w:fldCharType="end"/>
      </w:r>
      <w:r w:rsidRPr="00933C78">
        <w:t>:</w:t>
      </w:r>
      <w:bookmarkEnd w:id="11"/>
    </w:p>
    <w:p w14:paraId="71DB4723" w14:textId="77777777" w:rsidR="00402977" w:rsidRPr="00933C78" w:rsidRDefault="00402977" w:rsidP="00402977">
      <w:pPr>
        <w:pStyle w:val="ASDEFCONOptionSpace"/>
      </w:pPr>
    </w:p>
    <w:p w14:paraId="04450CD8" w14:textId="3E1BC5C6" w:rsidR="00402977" w:rsidRDefault="00402977" w:rsidP="00402977">
      <w:pPr>
        <w:pStyle w:val="Caption"/>
        <w:keepNext/>
      </w:pPr>
      <w:bookmarkStart w:id="12" w:name="_Ref224370771"/>
      <w:r>
        <w:t>Table A-F-</w:t>
      </w:r>
      <w:r w:rsidR="00C159C0">
        <w:fldChar w:fldCharType="begin"/>
      </w:r>
      <w:r w:rsidR="00C159C0">
        <w:instrText xml:space="preserve"> SEQ Table \* ARABIC </w:instrText>
      </w:r>
      <w:r w:rsidR="00C159C0">
        <w:fldChar w:fldCharType="separate"/>
      </w:r>
      <w:r w:rsidR="003C23F3">
        <w:rPr>
          <w:noProof/>
        </w:rPr>
        <w:t>1</w:t>
      </w:r>
      <w:r w:rsidR="00C159C0">
        <w:rPr>
          <w:noProof/>
        </w:rPr>
        <w:fldChar w:fldCharType="end"/>
      </w:r>
      <w:bookmarkEnd w:id="12"/>
      <w:r>
        <w:t>: System Component Maturity Classification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307"/>
        <w:gridCol w:w="756"/>
      </w:tblGrid>
      <w:tr w:rsidR="00402977" w:rsidRPr="00933C78" w14:paraId="692410E1" w14:textId="77777777" w:rsidTr="002A23CC">
        <w:trPr>
          <w:tblHeader/>
        </w:trPr>
        <w:tc>
          <w:tcPr>
            <w:tcW w:w="4583" w:type="pct"/>
            <w:shd w:val="clear" w:color="auto" w:fill="D9D9D9" w:themeFill="background1" w:themeFillShade="D9"/>
            <w:tcMar>
              <w:top w:w="0" w:type="dxa"/>
              <w:left w:w="108" w:type="dxa"/>
              <w:bottom w:w="0" w:type="dxa"/>
              <w:right w:w="108" w:type="dxa"/>
            </w:tcMar>
          </w:tcPr>
          <w:p w14:paraId="680A6926" w14:textId="77777777" w:rsidR="00402977" w:rsidRPr="00933C78" w:rsidRDefault="00402977" w:rsidP="002A23CC">
            <w:pPr>
              <w:pStyle w:val="Table10ptHeading-ASDEFCON"/>
            </w:pPr>
            <w:r w:rsidRPr="00933C78">
              <w:t>Maturity Classification</w:t>
            </w:r>
          </w:p>
        </w:tc>
        <w:tc>
          <w:tcPr>
            <w:tcW w:w="417" w:type="pct"/>
            <w:shd w:val="clear" w:color="auto" w:fill="D9D9D9" w:themeFill="background1" w:themeFillShade="D9"/>
            <w:tcMar>
              <w:top w:w="0" w:type="dxa"/>
              <w:left w:w="85" w:type="dxa"/>
              <w:bottom w:w="0" w:type="dxa"/>
              <w:right w:w="85" w:type="dxa"/>
            </w:tcMar>
          </w:tcPr>
          <w:p w14:paraId="7270B6DC" w14:textId="77777777" w:rsidR="00402977" w:rsidRPr="00933C78" w:rsidRDefault="00402977" w:rsidP="002A23CC">
            <w:pPr>
              <w:pStyle w:val="Table10ptHeading-ASDEFCON"/>
            </w:pPr>
            <w:r w:rsidRPr="00933C78">
              <w:t>Index</w:t>
            </w:r>
          </w:p>
        </w:tc>
      </w:tr>
      <w:tr w:rsidR="00402977" w:rsidRPr="00933C78" w14:paraId="58F325EC" w14:textId="77777777" w:rsidTr="002A23CC">
        <w:tc>
          <w:tcPr>
            <w:tcW w:w="4583" w:type="pct"/>
            <w:tcMar>
              <w:top w:w="0" w:type="dxa"/>
              <w:left w:w="108" w:type="dxa"/>
              <w:bottom w:w="0" w:type="dxa"/>
              <w:right w:w="108" w:type="dxa"/>
            </w:tcMar>
          </w:tcPr>
          <w:p w14:paraId="27A8646D" w14:textId="49F9E1CF" w:rsidR="00402977" w:rsidRPr="00933C78" w:rsidRDefault="00402977" w:rsidP="002A23CC">
            <w:pPr>
              <w:pStyle w:val="Table10ptText-ASDEFCON"/>
            </w:pPr>
            <w:r w:rsidRPr="00933C78">
              <w:rPr>
                <w:b/>
              </w:rPr>
              <w:t>Innovative Development.</w:t>
            </w:r>
            <w:r w:rsidRPr="00933C78">
              <w:t xml:space="preserve">  The system component is indicative of the configuration required for the Supplies, is in the early/conceptual stage of development, and features new technologies or processes, or a significant technological advancement.</w:t>
            </w:r>
          </w:p>
        </w:tc>
        <w:tc>
          <w:tcPr>
            <w:tcW w:w="417" w:type="pct"/>
            <w:tcMar>
              <w:top w:w="0" w:type="dxa"/>
              <w:left w:w="108" w:type="dxa"/>
              <w:bottom w:w="0" w:type="dxa"/>
              <w:right w:w="108" w:type="dxa"/>
            </w:tcMar>
          </w:tcPr>
          <w:p w14:paraId="02217787" w14:textId="77777777" w:rsidR="00402977" w:rsidRPr="00933C78" w:rsidRDefault="00402977" w:rsidP="002A23CC">
            <w:pPr>
              <w:pStyle w:val="Table10ptText-ASDEFCON"/>
              <w:jc w:val="center"/>
            </w:pPr>
            <w:r w:rsidRPr="00933C78">
              <w:t>1</w:t>
            </w:r>
          </w:p>
        </w:tc>
      </w:tr>
      <w:tr w:rsidR="00402977" w:rsidRPr="00933C78" w14:paraId="651F61C3" w14:textId="77777777" w:rsidTr="002A23CC">
        <w:tc>
          <w:tcPr>
            <w:tcW w:w="4583" w:type="pct"/>
            <w:tcMar>
              <w:top w:w="0" w:type="dxa"/>
              <w:left w:w="108" w:type="dxa"/>
              <w:bottom w:w="0" w:type="dxa"/>
              <w:right w:w="108" w:type="dxa"/>
            </w:tcMar>
          </w:tcPr>
          <w:p w14:paraId="0302AB34" w14:textId="1B10079D" w:rsidR="00402977" w:rsidRPr="00933C78" w:rsidRDefault="00402977" w:rsidP="002A23CC">
            <w:pPr>
              <w:pStyle w:val="Table10ptText-ASDEFCON"/>
              <w:rPr>
                <w:b/>
              </w:rPr>
            </w:pPr>
            <w:r w:rsidRPr="00933C78">
              <w:rPr>
                <w:b/>
              </w:rPr>
              <w:t>New Development.</w:t>
            </w:r>
            <w:r w:rsidRPr="00933C78">
              <w:t xml:space="preserve">  The system component is indicative of the configuration required for the Supplies, is in the early stages of development, and requires no new technologies or processes.</w:t>
            </w:r>
          </w:p>
        </w:tc>
        <w:tc>
          <w:tcPr>
            <w:tcW w:w="417" w:type="pct"/>
            <w:tcMar>
              <w:top w:w="0" w:type="dxa"/>
              <w:left w:w="108" w:type="dxa"/>
              <w:bottom w:w="0" w:type="dxa"/>
              <w:right w:w="108" w:type="dxa"/>
            </w:tcMar>
          </w:tcPr>
          <w:p w14:paraId="186E938E" w14:textId="77777777" w:rsidR="00402977" w:rsidRPr="00933C78" w:rsidRDefault="00402977" w:rsidP="002A23CC">
            <w:pPr>
              <w:pStyle w:val="Table10ptText-ASDEFCON"/>
              <w:jc w:val="center"/>
            </w:pPr>
            <w:r w:rsidRPr="00933C78">
              <w:t>2a</w:t>
            </w:r>
          </w:p>
        </w:tc>
      </w:tr>
      <w:tr w:rsidR="00402977" w:rsidRPr="00933C78" w14:paraId="18D6618A" w14:textId="77777777" w:rsidTr="002A23CC">
        <w:tc>
          <w:tcPr>
            <w:tcW w:w="4583" w:type="pct"/>
            <w:tcMar>
              <w:top w:w="0" w:type="dxa"/>
              <w:left w:w="108" w:type="dxa"/>
              <w:bottom w:w="0" w:type="dxa"/>
              <w:right w:w="108" w:type="dxa"/>
            </w:tcMar>
          </w:tcPr>
          <w:p w14:paraId="7FF66900" w14:textId="1399168F" w:rsidR="00402977" w:rsidRPr="00933C78" w:rsidRDefault="00402977" w:rsidP="002A23CC">
            <w:pPr>
              <w:pStyle w:val="Table10ptText-ASDEFCON"/>
            </w:pPr>
            <w:r w:rsidRPr="00933C78">
              <w:rPr>
                <w:b/>
              </w:rPr>
              <w:t>Significant Development.</w:t>
            </w:r>
            <w:r w:rsidRPr="00933C78">
              <w:t xml:space="preserve">  The system component is indicative of the configuration required for the Supplies, is in an advanced stage of development, and requires no new technologies or processes.</w:t>
            </w:r>
          </w:p>
        </w:tc>
        <w:tc>
          <w:tcPr>
            <w:tcW w:w="417" w:type="pct"/>
            <w:tcMar>
              <w:top w:w="0" w:type="dxa"/>
              <w:left w:w="108" w:type="dxa"/>
              <w:bottom w:w="0" w:type="dxa"/>
              <w:right w:w="108" w:type="dxa"/>
            </w:tcMar>
          </w:tcPr>
          <w:p w14:paraId="2B272C2C" w14:textId="77777777" w:rsidR="00402977" w:rsidRPr="00933C78" w:rsidRDefault="00402977" w:rsidP="002A23CC">
            <w:pPr>
              <w:pStyle w:val="Table10ptText-ASDEFCON"/>
              <w:jc w:val="center"/>
            </w:pPr>
            <w:r w:rsidRPr="00933C78">
              <w:t>2b</w:t>
            </w:r>
          </w:p>
        </w:tc>
      </w:tr>
      <w:tr w:rsidR="00402977" w:rsidRPr="00933C78" w14:paraId="242FD78B" w14:textId="77777777" w:rsidTr="002A23CC">
        <w:tc>
          <w:tcPr>
            <w:tcW w:w="4583" w:type="pct"/>
            <w:tcMar>
              <w:top w:w="0" w:type="dxa"/>
              <w:left w:w="108" w:type="dxa"/>
              <w:bottom w:w="0" w:type="dxa"/>
              <w:right w:w="108" w:type="dxa"/>
            </w:tcMar>
          </w:tcPr>
          <w:p w14:paraId="73689E88" w14:textId="2A7799DF" w:rsidR="00402977" w:rsidRPr="00933C78" w:rsidRDefault="00402977" w:rsidP="002A23CC">
            <w:pPr>
              <w:pStyle w:val="Table10ptText-ASDEFCON"/>
            </w:pPr>
            <w:r w:rsidRPr="00933C78">
              <w:rPr>
                <w:b/>
              </w:rPr>
              <w:t>Minor Development.</w:t>
            </w:r>
            <w:r w:rsidRPr="00933C78">
              <w:t xml:space="preserve">  The system component is indicative of the configuration required for the Supplies, requires a minor change of a type normally required for this item but which does not affect the interfaces of other components or external systems.  A similar item (eg, prototype or prior variant) has been successfully fielded.</w:t>
            </w:r>
          </w:p>
        </w:tc>
        <w:tc>
          <w:tcPr>
            <w:tcW w:w="417" w:type="pct"/>
            <w:tcMar>
              <w:top w:w="0" w:type="dxa"/>
              <w:left w:w="108" w:type="dxa"/>
              <w:bottom w:w="0" w:type="dxa"/>
              <w:right w:w="108" w:type="dxa"/>
            </w:tcMar>
          </w:tcPr>
          <w:p w14:paraId="0F96B87A" w14:textId="77777777" w:rsidR="00402977" w:rsidRPr="00933C78" w:rsidRDefault="00402977" w:rsidP="002A23CC">
            <w:pPr>
              <w:pStyle w:val="Table10ptText-ASDEFCON"/>
              <w:jc w:val="center"/>
            </w:pPr>
            <w:bookmarkStart w:id="13" w:name="_Ref163799121"/>
            <w:r w:rsidRPr="00933C78">
              <w:t>3</w:t>
            </w:r>
            <w:bookmarkEnd w:id="13"/>
          </w:p>
        </w:tc>
      </w:tr>
      <w:tr w:rsidR="00402977" w:rsidRPr="00933C78" w14:paraId="2E9F68B9" w14:textId="77777777" w:rsidTr="002A23CC">
        <w:tc>
          <w:tcPr>
            <w:tcW w:w="4583" w:type="pct"/>
            <w:tcMar>
              <w:top w:w="0" w:type="dxa"/>
              <w:left w:w="108" w:type="dxa"/>
              <w:bottom w:w="0" w:type="dxa"/>
              <w:right w:w="108" w:type="dxa"/>
            </w:tcMar>
          </w:tcPr>
          <w:p w14:paraId="5A6CC450" w14:textId="59F153EB" w:rsidR="00402977" w:rsidRPr="00933C78" w:rsidRDefault="00402977" w:rsidP="002A23CC">
            <w:pPr>
              <w:pStyle w:val="Table10ptText-ASDEFCON"/>
            </w:pPr>
            <w:r w:rsidRPr="00933C78">
              <w:rPr>
                <w:b/>
              </w:rPr>
              <w:t>Developed – Functional.</w:t>
            </w:r>
            <w:r w:rsidRPr="00933C78">
              <w:t xml:space="preserve">  The system component has the specific configuration required for the Supplies (without any development required), and has been successfully tested in a controlled environment that is indicative of that required for the system component, including the interfaces with external systems.</w:t>
            </w:r>
          </w:p>
        </w:tc>
        <w:tc>
          <w:tcPr>
            <w:tcW w:w="417" w:type="pct"/>
            <w:tcMar>
              <w:top w:w="0" w:type="dxa"/>
              <w:left w:w="108" w:type="dxa"/>
              <w:bottom w:w="0" w:type="dxa"/>
              <w:right w:w="108" w:type="dxa"/>
            </w:tcMar>
          </w:tcPr>
          <w:p w14:paraId="19B42295" w14:textId="77777777" w:rsidR="00402977" w:rsidRPr="00933C78" w:rsidRDefault="00402977" w:rsidP="002A23CC">
            <w:pPr>
              <w:pStyle w:val="Table10ptText-ASDEFCON"/>
              <w:jc w:val="center"/>
            </w:pPr>
            <w:r w:rsidRPr="00933C78">
              <w:t>4a</w:t>
            </w:r>
          </w:p>
        </w:tc>
      </w:tr>
      <w:tr w:rsidR="00402977" w:rsidRPr="00933C78" w14:paraId="339DFEE4" w14:textId="77777777" w:rsidTr="002A23CC">
        <w:tc>
          <w:tcPr>
            <w:tcW w:w="4583" w:type="pct"/>
            <w:tcMar>
              <w:top w:w="0" w:type="dxa"/>
              <w:left w:w="108" w:type="dxa"/>
              <w:bottom w:w="0" w:type="dxa"/>
              <w:right w:w="108" w:type="dxa"/>
            </w:tcMar>
          </w:tcPr>
          <w:p w14:paraId="34815CB2" w14:textId="5F3791D6" w:rsidR="00402977" w:rsidRPr="00933C78" w:rsidRDefault="00402977" w:rsidP="002A23CC">
            <w:pPr>
              <w:pStyle w:val="Table10ptText-ASDEFCON"/>
            </w:pPr>
            <w:r w:rsidRPr="00933C78">
              <w:rPr>
                <w:b/>
              </w:rPr>
              <w:lastRenderedPageBreak/>
              <w:t>Production Ready.</w:t>
            </w:r>
            <w:r w:rsidRPr="00933C78">
              <w:t xml:space="preserve">  The system component has the specific configuration required for the Supplies (without any development required), and has been fielded (eg, in user trials) and is verified in the operational role and environment described in the </w:t>
            </w:r>
            <w:r>
              <w:t>OCD</w:t>
            </w:r>
            <w:r w:rsidRPr="00933C78">
              <w:t>, including the interfaces with external systems.</w:t>
            </w:r>
          </w:p>
        </w:tc>
        <w:tc>
          <w:tcPr>
            <w:tcW w:w="417" w:type="pct"/>
            <w:tcMar>
              <w:top w:w="0" w:type="dxa"/>
              <w:left w:w="108" w:type="dxa"/>
              <w:bottom w:w="0" w:type="dxa"/>
              <w:right w:w="108" w:type="dxa"/>
            </w:tcMar>
          </w:tcPr>
          <w:p w14:paraId="61CDEA2F" w14:textId="77777777" w:rsidR="00402977" w:rsidRPr="00933C78" w:rsidRDefault="00402977" w:rsidP="002A23CC">
            <w:pPr>
              <w:pStyle w:val="Table10ptText-ASDEFCON"/>
              <w:jc w:val="center"/>
            </w:pPr>
            <w:r w:rsidRPr="00933C78">
              <w:t>4b</w:t>
            </w:r>
          </w:p>
        </w:tc>
      </w:tr>
      <w:tr w:rsidR="00402977" w:rsidRPr="00933C78" w14:paraId="1EEBCF0F" w14:textId="77777777" w:rsidTr="002A23CC">
        <w:tc>
          <w:tcPr>
            <w:tcW w:w="4583" w:type="pct"/>
            <w:tcMar>
              <w:top w:w="0" w:type="dxa"/>
              <w:left w:w="108" w:type="dxa"/>
              <w:bottom w:w="0" w:type="dxa"/>
              <w:right w:w="108" w:type="dxa"/>
            </w:tcMar>
          </w:tcPr>
          <w:p w14:paraId="4F48474B" w14:textId="15F96330" w:rsidR="00402977" w:rsidRPr="00933C78" w:rsidRDefault="00402977" w:rsidP="002A23CC">
            <w:pPr>
              <w:pStyle w:val="Table10ptText-ASDEFCON"/>
            </w:pPr>
            <w:r w:rsidRPr="00933C78">
              <w:rPr>
                <w:b/>
              </w:rPr>
              <w:t>In use.</w:t>
            </w:r>
            <w:r w:rsidRPr="00933C78">
              <w:t xml:space="preserve">  The system component has the specific configuration required for the Supplies (without any development required), is in production, and is in current use with end users operating the system component in the operational role and environment described in the </w:t>
            </w:r>
            <w:r>
              <w:t>OCD, as</w:t>
            </w:r>
            <w:r w:rsidRPr="00933C78">
              <w:t xml:space="preserve"> intended for the Supplies.</w:t>
            </w:r>
          </w:p>
        </w:tc>
        <w:tc>
          <w:tcPr>
            <w:tcW w:w="417" w:type="pct"/>
            <w:tcMar>
              <w:top w:w="0" w:type="dxa"/>
              <w:left w:w="108" w:type="dxa"/>
              <w:bottom w:w="0" w:type="dxa"/>
              <w:right w:w="108" w:type="dxa"/>
            </w:tcMar>
          </w:tcPr>
          <w:p w14:paraId="22E3F99D" w14:textId="77777777" w:rsidR="00402977" w:rsidRPr="00933C78" w:rsidRDefault="00402977" w:rsidP="002A23CC">
            <w:pPr>
              <w:pStyle w:val="Table10ptText-ASDEFCON"/>
              <w:jc w:val="center"/>
            </w:pPr>
            <w:r w:rsidRPr="00933C78">
              <w:t>5</w:t>
            </w:r>
          </w:p>
        </w:tc>
      </w:tr>
    </w:tbl>
    <w:p w14:paraId="57732FD0" w14:textId="77777777" w:rsidR="00402977" w:rsidRPr="00933C78" w:rsidRDefault="00402977" w:rsidP="00402977">
      <w:pPr>
        <w:pStyle w:val="ASDEFCONOptionSpace"/>
      </w:pPr>
    </w:p>
    <w:p w14:paraId="78FE35B2" w14:textId="77777777" w:rsidR="00402977" w:rsidRPr="00933C78" w:rsidRDefault="00402977" w:rsidP="00402977">
      <w:pPr>
        <w:pStyle w:val="ATTANNLV3-ASDEFCON"/>
      </w:pPr>
      <w:r w:rsidRPr="00933C78">
        <w:t>any assumptions or constraints underpinning the proposed solution, including in relation to Defence systems and infrastructure;</w:t>
      </w:r>
    </w:p>
    <w:p w14:paraId="4B5EE686" w14:textId="77777777" w:rsidR="00402977" w:rsidRPr="00933C78" w:rsidRDefault="00402977" w:rsidP="00402977">
      <w:pPr>
        <w:pStyle w:val="ATTANNLV3-ASDEFCON"/>
      </w:pPr>
      <w:r w:rsidRPr="00933C78">
        <w:t>the identification of:</w:t>
      </w:r>
    </w:p>
    <w:p w14:paraId="12BE7C12" w14:textId="77777777" w:rsidR="00402977" w:rsidRPr="00933C78" w:rsidRDefault="00402977" w:rsidP="00402977">
      <w:pPr>
        <w:pStyle w:val="ATTANNLV4-ASDEFCON"/>
      </w:pPr>
      <w:r w:rsidRPr="00933C78">
        <w:t>those external interfaces that will be connected to, or that enable interoperation with, other Defence systems, including the maturity of those interfaces; and</w:t>
      </w:r>
    </w:p>
    <w:p w14:paraId="30AA8CC4" w14:textId="77777777" w:rsidR="00402977" w:rsidRPr="00933C78" w:rsidRDefault="00402977" w:rsidP="00402977">
      <w:pPr>
        <w:pStyle w:val="ATTANNLV4-ASDEFCON"/>
      </w:pPr>
      <w:r w:rsidRPr="00933C78">
        <w:t>the significant internal interfaces, and the maturity of those interfaces;</w:t>
      </w:r>
    </w:p>
    <w:p w14:paraId="19E706F5" w14:textId="77777777" w:rsidR="00402977" w:rsidRPr="00933C78" w:rsidRDefault="00402977" w:rsidP="00402977">
      <w:pPr>
        <w:pStyle w:val="ATTANNLV3-ASDEFCON"/>
      </w:pPr>
      <w:r w:rsidRPr="00933C78">
        <w:t>if applicable, an explanation of</w:t>
      </w:r>
      <w:r w:rsidRPr="00A6283F">
        <w:t xml:space="preserve"> </w:t>
      </w:r>
      <w:r w:rsidRPr="00933C78">
        <w:t xml:space="preserve">technological risks </w:t>
      </w:r>
      <w:r>
        <w:t xml:space="preserve">for </w:t>
      </w:r>
      <w:r w:rsidRPr="00933C78">
        <w:t>key areas of evolving technology;</w:t>
      </w:r>
    </w:p>
    <w:p w14:paraId="4F02B0FB" w14:textId="3006276B" w:rsidR="00402977" w:rsidRPr="00933C78" w:rsidRDefault="00402977" w:rsidP="00402977">
      <w:pPr>
        <w:pStyle w:val="ATTANNLV3-ASDEFCON"/>
      </w:pPr>
      <w:r w:rsidRPr="00933C78">
        <w:t xml:space="preserve">if functionality will be delivered in phases (ie, increased functionality and/or programmed upgrades </w:t>
      </w:r>
      <w:r>
        <w:t>for</w:t>
      </w:r>
      <w:r w:rsidRPr="00A6283F">
        <w:t xml:space="preserve"> </w:t>
      </w:r>
      <w:r w:rsidRPr="00933C78">
        <w:t>successive deliver</w:t>
      </w:r>
      <w:r>
        <w:t>ies of</w:t>
      </w:r>
      <w:r w:rsidRPr="00933C78">
        <w:t xml:space="preserve"> Mission Systems), a description of the delivery schedule</w:t>
      </w:r>
      <w:r>
        <w:t>,</w:t>
      </w:r>
      <w:r w:rsidRPr="00933C78">
        <w:t xml:space="preserve"> including the incre</w:t>
      </w:r>
      <w:r>
        <w:t>ments</w:t>
      </w:r>
      <w:r w:rsidRPr="00933C78">
        <w:t xml:space="preserve"> in functionality and the number of Mission Systems delivered or upgraded in each phase (</w:t>
      </w:r>
      <w:r>
        <w:t>referring to the response to TDR F-</w:t>
      </w:r>
      <w:r>
        <w:fldChar w:fldCharType="begin"/>
      </w:r>
      <w:r>
        <w:instrText xml:space="preserve"> REF _Ref163799132 \r \h </w:instrText>
      </w:r>
      <w:r>
        <w:fldChar w:fldCharType="separate"/>
      </w:r>
      <w:r w:rsidR="003C23F3">
        <w:t>3</w:t>
      </w:r>
      <w:r>
        <w:fldChar w:fldCharType="end"/>
      </w:r>
      <w:r w:rsidRPr="00933C78">
        <w:t xml:space="preserve"> if applicable);</w:t>
      </w:r>
    </w:p>
    <w:p w14:paraId="354C6E11" w14:textId="77777777" w:rsidR="00402977" w:rsidRPr="00933C78" w:rsidRDefault="00402977" w:rsidP="00402977">
      <w:pPr>
        <w:pStyle w:val="ATTANNLV3-ASDEFCON"/>
      </w:pPr>
      <w:r w:rsidRPr="00933C78">
        <w:t xml:space="preserve">if installation </w:t>
      </w:r>
      <w:r>
        <w:t>into a Defence facility or host platform</w:t>
      </w:r>
      <w:r w:rsidRPr="00AC01AB">
        <w:t xml:space="preserve"> </w:t>
      </w:r>
      <w:r w:rsidRPr="00933C78">
        <w:t>is required, a description of any significant installation requirements (other than those identified for external interfaces) such as the expected duration of installation activities or the space needed within a host platform that is not a Supply;</w:t>
      </w:r>
    </w:p>
    <w:p w14:paraId="502756B2" w14:textId="77777777" w:rsidR="00402977" w:rsidRPr="00933C78" w:rsidRDefault="00402977" w:rsidP="00402977">
      <w:pPr>
        <w:pStyle w:val="ATTANNLV3-ASDEFCON"/>
      </w:pPr>
      <w:r>
        <w:t xml:space="preserve">cross-references to </w:t>
      </w:r>
      <w:r w:rsidRPr="00933C78">
        <w:t>the tendered risk register</w:t>
      </w:r>
      <w:r w:rsidRPr="00BA6D37">
        <w:t xml:space="preserve"> </w:t>
      </w:r>
      <w:r>
        <w:t>for related risks and mitigation</w:t>
      </w:r>
      <w:r w:rsidRPr="00933C78">
        <w:t>; and</w:t>
      </w:r>
    </w:p>
    <w:p w14:paraId="1035C04F" w14:textId="77777777" w:rsidR="00402977" w:rsidRPr="00933C78" w:rsidRDefault="00402977" w:rsidP="00402977">
      <w:pPr>
        <w:pStyle w:val="ATTANNLV3-ASDEFCON"/>
      </w:pPr>
      <w:r w:rsidRPr="00F41472">
        <w:rPr>
          <w:b/>
        </w:rPr>
        <w:fldChar w:fldCharType="begin">
          <w:ffData>
            <w:name w:val="Text2"/>
            <w:enabled/>
            <w:calcOnExit w:val="0"/>
            <w:textInput>
              <w:default w:val="[...DRAFTER TO INSERT...]"/>
            </w:textInput>
          </w:ffData>
        </w:fldChar>
      </w:r>
      <w:r w:rsidRPr="00F41472">
        <w:rPr>
          <w:b/>
        </w:rPr>
        <w:instrText xml:space="preserve"> FORMTEXT </w:instrText>
      </w:r>
      <w:r w:rsidRPr="00F41472">
        <w:rPr>
          <w:b/>
        </w:rPr>
      </w:r>
      <w:r w:rsidRPr="00F41472">
        <w:rPr>
          <w:b/>
        </w:rPr>
        <w:fldChar w:fldCharType="separate"/>
      </w:r>
      <w:r w:rsidRPr="00F41472">
        <w:rPr>
          <w:b/>
          <w:noProof/>
        </w:rPr>
        <w:t>[...DRAFTER TO INSERT...]</w:t>
      </w:r>
      <w:r w:rsidRPr="00F41472">
        <w:rPr>
          <w:b/>
        </w:rPr>
        <w:fldChar w:fldCharType="end"/>
      </w:r>
      <w:r w:rsidRPr="00933C78">
        <w:t>.</w:t>
      </w:r>
    </w:p>
    <w:p w14:paraId="791F61C6" w14:textId="1248850A" w:rsidR="00402977" w:rsidRPr="004D4BBC" w:rsidRDefault="00402977" w:rsidP="00402977">
      <w:pPr>
        <w:pStyle w:val="ATTANNLV2-ASDEFCON"/>
      </w:pPr>
      <w:bookmarkStart w:id="14" w:name="_Ref474315760"/>
      <w:r w:rsidRPr="00933C78">
        <w:t xml:space="preserve">For clause </w:t>
      </w:r>
      <w:r w:rsidRPr="00933C78">
        <w:fldChar w:fldCharType="begin"/>
      </w:r>
      <w:r w:rsidRPr="00933C78">
        <w:instrText xml:space="preserve"> REF _Ref469907762 \r \h  \* MERGEFORMAT </w:instrText>
      </w:r>
      <w:r w:rsidRPr="00933C78">
        <w:fldChar w:fldCharType="separate"/>
      </w:r>
      <w:r w:rsidR="003C23F3">
        <w:t>2.2g</w:t>
      </w:r>
      <w:r w:rsidRPr="00933C78">
        <w:fldChar w:fldCharType="end"/>
      </w:r>
      <w:r w:rsidRPr="00933C78">
        <w:t xml:space="preserve">, the maturity classification </w:t>
      </w:r>
      <w:r w:rsidRPr="004D4BBC">
        <w:t xml:space="preserve">of a </w:t>
      </w:r>
      <w:r w:rsidRPr="00606F58">
        <w:t>system component</w:t>
      </w:r>
      <w:r w:rsidRPr="004D4BBC">
        <w:t xml:space="preserve"> is to reflect the maturity classifications of its subordinate components such that:</w:t>
      </w:r>
      <w:bookmarkEnd w:id="14"/>
    </w:p>
    <w:p w14:paraId="43F6E948" w14:textId="77777777" w:rsidR="00402977" w:rsidRPr="004D4BBC" w:rsidRDefault="00402977" w:rsidP="00402977">
      <w:pPr>
        <w:pStyle w:val="ATTANNLV3-ASDEFCON"/>
      </w:pPr>
      <w:bookmarkStart w:id="15" w:name="_Ref474315749"/>
      <w:r w:rsidRPr="004D4BBC">
        <w:t>the system component has the same classification as its most developmental subordinate component when the number of subordinate components (with a unique configuration) requiring any form of development equals or exceeds 25%; and</w:t>
      </w:r>
      <w:bookmarkEnd w:id="15"/>
    </w:p>
    <w:p w14:paraId="72604ED6" w14:textId="3500FC1F" w:rsidR="00402977" w:rsidRPr="00933C78" w:rsidRDefault="00402977" w:rsidP="00402977">
      <w:pPr>
        <w:pStyle w:val="ATTANNLV3-ASDEFCON"/>
      </w:pPr>
      <w:r w:rsidRPr="004D4BBC">
        <w:t>if a system component includes any</w:t>
      </w:r>
      <w:r w:rsidRPr="00933C78">
        <w:t xml:space="preserve"> developmental component</w:t>
      </w:r>
      <w:r>
        <w:t>s</w:t>
      </w:r>
      <w:r w:rsidRPr="00933C78">
        <w:t xml:space="preserve"> (ie, indices 1 to 3 in clause </w:t>
      </w:r>
      <w:r w:rsidRPr="00933C78">
        <w:fldChar w:fldCharType="begin"/>
      </w:r>
      <w:r w:rsidRPr="00933C78">
        <w:instrText xml:space="preserve"> REF _Ref469907762 \r \h </w:instrText>
      </w:r>
      <w:r w:rsidRPr="00933C78">
        <w:fldChar w:fldCharType="separate"/>
      </w:r>
      <w:r w:rsidR="003C23F3">
        <w:t>2.2g</w:t>
      </w:r>
      <w:r w:rsidRPr="00933C78">
        <w:fldChar w:fldCharType="end"/>
      </w:r>
      <w:r w:rsidRPr="00933C78">
        <w:t>) it will, as a minimum, be classified as ‘minor development’.</w:t>
      </w:r>
    </w:p>
    <w:p w14:paraId="73BD6638" w14:textId="688E0DF1" w:rsidR="00402977" w:rsidRPr="00933C78" w:rsidRDefault="00402977" w:rsidP="00402977">
      <w:pPr>
        <w:pStyle w:val="NoteToTenderers-ASDEFCON"/>
      </w:pPr>
      <w:r w:rsidRPr="00933C78">
        <w:t xml:space="preserve">Note to tenderers:  As an example </w:t>
      </w:r>
      <w:r>
        <w:t>for</w:t>
      </w:r>
      <w:r w:rsidRPr="00933C78">
        <w:t xml:space="preserve"> clause </w:t>
      </w:r>
      <w:r w:rsidRPr="00933C78">
        <w:fldChar w:fldCharType="begin"/>
      </w:r>
      <w:r w:rsidRPr="00933C78">
        <w:instrText xml:space="preserve"> REF _Ref474315760 \r \h </w:instrText>
      </w:r>
      <w:r w:rsidRPr="00933C78">
        <w:fldChar w:fldCharType="separate"/>
      </w:r>
      <w:r w:rsidR="003C23F3">
        <w:t>2.3</w:t>
      </w:r>
      <w:r w:rsidRPr="00933C78">
        <w:fldChar w:fldCharType="end"/>
      </w:r>
      <w:r w:rsidRPr="00933C78">
        <w:fldChar w:fldCharType="begin"/>
      </w:r>
      <w:r w:rsidRPr="00933C78">
        <w:instrText xml:space="preserve"> REF _Ref474315749 \r \h </w:instrText>
      </w:r>
      <w:r w:rsidRPr="00933C78">
        <w:fldChar w:fldCharType="separate"/>
      </w:r>
      <w:r w:rsidR="003C23F3">
        <w:t>a</w:t>
      </w:r>
      <w:r w:rsidRPr="00933C78">
        <w:fldChar w:fldCharType="end"/>
      </w:r>
      <w:r w:rsidRPr="00933C78">
        <w:t xml:space="preserve">, a system component at </w:t>
      </w:r>
      <w:r>
        <w:t xml:space="preserve">PBS </w:t>
      </w:r>
      <w:r w:rsidRPr="00933C78">
        <w:t xml:space="preserve">level 4 </w:t>
      </w:r>
      <w:r>
        <w:t>with</w:t>
      </w:r>
      <w:r w:rsidRPr="00933C78">
        <w:t xml:space="preserve"> subordinate components</w:t>
      </w:r>
      <w:r>
        <w:t xml:space="preserve"> as</w:t>
      </w:r>
      <w:r w:rsidRPr="00933C78">
        <w:t>: one ‘new development’, one (or more identical items) ‘minor development’ and six ‘in use’, would be categorised as ‘new development’ (ie, index 2a).</w:t>
      </w:r>
    </w:p>
    <w:p w14:paraId="4407638F" w14:textId="6209F5A1" w:rsidR="00402977" w:rsidRPr="00933C78" w:rsidRDefault="003C23F3" w:rsidP="00402977">
      <w:pPr>
        <w:pStyle w:val="ATTANNLV1-ASDEFCON"/>
      </w:pPr>
      <w:bookmarkStart w:id="16" w:name="_Ref163799132"/>
      <w:r w:rsidRPr="00933C78">
        <w:rPr>
          <w:caps w:val="0"/>
        </w:rPr>
        <w:t>SYSTEM EVOLUTION AND GROWTH (OPTIONAL)</w:t>
      </w:r>
      <w:bookmarkEnd w:id="16"/>
    </w:p>
    <w:p w14:paraId="6A835078" w14:textId="6B663457" w:rsidR="00402977" w:rsidRPr="00933C78" w:rsidRDefault="00402977" w:rsidP="00402977">
      <w:pPr>
        <w:pStyle w:val="NoteToDrafters-ASDEFCON"/>
      </w:pPr>
      <w:r w:rsidRPr="00933C78">
        <w:t xml:space="preserve">Note to drafters:  </w:t>
      </w:r>
      <w:r>
        <w:t>Include t</w:t>
      </w:r>
      <w:r w:rsidRPr="00933C78">
        <w:t xml:space="preserve">his section </w:t>
      </w:r>
      <w:r>
        <w:t>if</w:t>
      </w:r>
      <w:r w:rsidRPr="00933C78">
        <w:t xml:space="preserve"> </w:t>
      </w:r>
      <w:r>
        <w:t xml:space="preserve">major Materiel System components </w:t>
      </w:r>
      <w:r w:rsidRPr="00933C78">
        <w:t xml:space="preserve">are likely to be subject to significant change over life </w:t>
      </w:r>
      <w:r>
        <w:t>and for</w:t>
      </w:r>
      <w:r w:rsidRPr="00933C78">
        <w:t xml:space="preserve"> items </w:t>
      </w:r>
      <w:r>
        <w:t>with</w:t>
      </w:r>
      <w:r w:rsidRPr="00933C78">
        <w:t xml:space="preserve"> a short production or market life.</w:t>
      </w:r>
    </w:p>
    <w:p w14:paraId="4AB2FE89" w14:textId="236243EF" w:rsidR="00402977" w:rsidRPr="00933C78" w:rsidRDefault="00402977" w:rsidP="00402977">
      <w:pPr>
        <w:pStyle w:val="NoteToTenderers-ASDEFCON"/>
      </w:pPr>
      <w:r w:rsidRPr="00933C78">
        <w:t xml:space="preserve">Note to tenderers:  The Commonwealth intends to review the draft Growth Plan (GP) </w:t>
      </w:r>
      <w:r>
        <w:t xml:space="preserve">in conjunction with </w:t>
      </w:r>
      <w:r w:rsidRPr="00933C78">
        <w:t xml:space="preserve">the strategy for growth, evolution and Obsolescence (refer </w:t>
      </w:r>
      <w:r>
        <w:t xml:space="preserve">to </w:t>
      </w:r>
      <w:r w:rsidRPr="00933C78">
        <w:t>TDR E</w:t>
      </w:r>
      <w:r>
        <w:t>-</w:t>
      </w:r>
      <w:r w:rsidRPr="00933C78">
        <w:t>1.4).</w:t>
      </w:r>
    </w:p>
    <w:p w14:paraId="4FDB99AC" w14:textId="0BD40B13" w:rsidR="00402977" w:rsidRPr="00933C78" w:rsidRDefault="00402977" w:rsidP="00402977">
      <w:pPr>
        <w:pStyle w:val="ATTANNLV2-ASDEFCON"/>
      </w:pPr>
      <w:r w:rsidRPr="00933C78">
        <w:t>Tenderers are to provid</w:t>
      </w:r>
      <w:r>
        <w:t>e</w:t>
      </w:r>
      <w:r w:rsidRPr="00933C78">
        <w:t xml:space="preserve"> a draft Growth Plan (GP) in accordance with at least the sections of DID-ENG-MGT-GP identified in </w:t>
      </w:r>
      <w:r w:rsidRPr="00933C78">
        <w:fldChar w:fldCharType="begin"/>
      </w:r>
      <w:r w:rsidRPr="00933C78">
        <w:instrText xml:space="preserve"> REF _Ref453095391 \h </w:instrText>
      </w:r>
      <w:r w:rsidRPr="00933C78">
        <w:fldChar w:fldCharType="separate"/>
      </w:r>
      <w:r w:rsidR="003C23F3" w:rsidRPr="00933C78">
        <w:t xml:space="preserve">Table </w:t>
      </w:r>
      <w:r w:rsidR="003C23F3">
        <w:t>A-</w:t>
      </w:r>
      <w:r w:rsidR="003C23F3" w:rsidRPr="00933C78">
        <w:t>F-</w:t>
      </w:r>
      <w:r w:rsidR="003C23F3">
        <w:rPr>
          <w:noProof/>
        </w:rPr>
        <w:t>2</w:t>
      </w:r>
      <w:r w:rsidRPr="00933C78">
        <w:fldChar w:fldCharType="end"/>
      </w:r>
      <w:r w:rsidRPr="00933C78">
        <w:t>.</w:t>
      </w:r>
    </w:p>
    <w:p w14:paraId="36A33566" w14:textId="4607D24C" w:rsidR="00402977" w:rsidRPr="00933C78" w:rsidRDefault="00402977" w:rsidP="00402977">
      <w:pPr>
        <w:pStyle w:val="Caption"/>
        <w:keepNext/>
      </w:pPr>
      <w:bookmarkStart w:id="17" w:name="_Ref453095391"/>
      <w:r w:rsidRPr="00933C78">
        <w:t xml:space="preserve">Table </w:t>
      </w:r>
      <w:r>
        <w:t>A-</w:t>
      </w:r>
      <w:r w:rsidRPr="00933C78">
        <w:t>F-</w:t>
      </w:r>
      <w:fldSimple w:instr=" SEQ Table \* ARABIC ">
        <w:r w:rsidR="003C23F3">
          <w:rPr>
            <w:noProof/>
          </w:rPr>
          <w:t>2</w:t>
        </w:r>
      </w:fldSimple>
      <w:bookmarkEnd w:id="17"/>
      <w:r w:rsidRPr="00933C78">
        <w:t xml:space="preserve">: Minimum </w:t>
      </w:r>
      <w:r>
        <w:t>R</w:t>
      </w:r>
      <w:r w:rsidRPr="00933C78">
        <w:t xml:space="preserve">equirements for the </w:t>
      </w:r>
      <w:r>
        <w:t>D</w:t>
      </w:r>
      <w:r w:rsidRPr="00933C78">
        <w:t>raft Growth Plan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7912"/>
      </w:tblGrid>
      <w:tr w:rsidR="00402977" w:rsidRPr="00933C78" w14:paraId="43BB6E6D" w14:textId="77777777" w:rsidTr="002A23CC">
        <w:trPr>
          <w:tblHeader/>
          <w:jc w:val="center"/>
        </w:trPr>
        <w:tc>
          <w:tcPr>
            <w:tcW w:w="635" w:type="pct"/>
            <w:shd w:val="pct15" w:color="auto" w:fill="FFFFFF"/>
          </w:tcPr>
          <w:p w14:paraId="2E4462B2" w14:textId="77777777" w:rsidR="00402977" w:rsidRPr="00933C78" w:rsidRDefault="00402977" w:rsidP="002A23CC">
            <w:pPr>
              <w:pStyle w:val="Table10ptHeading-ASDEFCON"/>
            </w:pPr>
            <w:r w:rsidRPr="00933C78">
              <w:t>Section</w:t>
            </w:r>
          </w:p>
        </w:tc>
        <w:tc>
          <w:tcPr>
            <w:tcW w:w="4365" w:type="pct"/>
            <w:shd w:val="pct15" w:color="auto" w:fill="FFFFFF"/>
          </w:tcPr>
          <w:p w14:paraId="108B1BF0" w14:textId="7BDA1E94" w:rsidR="00402977" w:rsidRPr="00933C78" w:rsidRDefault="00402977" w:rsidP="002A23CC">
            <w:pPr>
              <w:pStyle w:val="Table10ptHeading-ASDEFCON"/>
            </w:pPr>
            <w:r w:rsidRPr="00933C78">
              <w:t xml:space="preserve">Name / </w:t>
            </w:r>
            <w:r>
              <w:t>S</w:t>
            </w:r>
            <w:r w:rsidRPr="00933C78">
              <w:t xml:space="preserve">ubject and </w:t>
            </w:r>
            <w:r>
              <w:t>M</w:t>
            </w:r>
            <w:r w:rsidRPr="00933C78">
              <w:t xml:space="preserve">odifications to </w:t>
            </w:r>
            <w:r>
              <w:t>S</w:t>
            </w:r>
            <w:r w:rsidRPr="00933C78">
              <w:t>cope</w:t>
            </w:r>
          </w:p>
        </w:tc>
      </w:tr>
      <w:tr w:rsidR="00402977" w:rsidRPr="00933C78" w14:paraId="704A6D81" w14:textId="77777777" w:rsidTr="002A23CC">
        <w:trPr>
          <w:jc w:val="center"/>
        </w:trPr>
        <w:tc>
          <w:tcPr>
            <w:tcW w:w="635" w:type="pct"/>
          </w:tcPr>
          <w:p w14:paraId="088813D5" w14:textId="77777777" w:rsidR="00402977" w:rsidRPr="00933C78" w:rsidRDefault="00402977" w:rsidP="002A23CC">
            <w:pPr>
              <w:pStyle w:val="Table10ptText-ASDEFCON"/>
            </w:pPr>
            <w:r w:rsidRPr="00933C78">
              <w:t>6.2.2</w:t>
            </w:r>
          </w:p>
        </w:tc>
        <w:tc>
          <w:tcPr>
            <w:tcW w:w="4365" w:type="pct"/>
          </w:tcPr>
          <w:p w14:paraId="676D89C0" w14:textId="77777777" w:rsidR="00402977" w:rsidRPr="00933C78" w:rsidRDefault="00402977" w:rsidP="002A23CC">
            <w:pPr>
              <w:pStyle w:val="Table10ptText-ASDEFCON"/>
            </w:pPr>
            <w:r w:rsidRPr="00933C78">
              <w:t>Candidate Elements (for significant / high value items / interfaces only)</w:t>
            </w:r>
          </w:p>
        </w:tc>
      </w:tr>
      <w:tr w:rsidR="00402977" w:rsidRPr="00933C78" w14:paraId="2B2852A0" w14:textId="77777777" w:rsidTr="002A23CC">
        <w:trPr>
          <w:jc w:val="center"/>
        </w:trPr>
        <w:tc>
          <w:tcPr>
            <w:tcW w:w="635" w:type="pct"/>
          </w:tcPr>
          <w:p w14:paraId="7257D723" w14:textId="77777777" w:rsidR="00402977" w:rsidRPr="00933C78" w:rsidRDefault="00402977" w:rsidP="002A23CC">
            <w:pPr>
              <w:pStyle w:val="Table10ptText-ASDEFCON"/>
            </w:pPr>
            <w:r w:rsidRPr="00933C78">
              <w:t>6.2.3</w:t>
            </w:r>
          </w:p>
        </w:tc>
        <w:tc>
          <w:tcPr>
            <w:tcW w:w="4365" w:type="pct"/>
          </w:tcPr>
          <w:p w14:paraId="2EE53B7F" w14:textId="77777777" w:rsidR="00402977" w:rsidRPr="00933C78" w:rsidRDefault="00402977" w:rsidP="002A23CC">
            <w:pPr>
              <w:pStyle w:val="Table10ptText-ASDEFCON"/>
            </w:pPr>
            <w:r w:rsidRPr="00933C78">
              <w:t>Design Aspects (6.2.3.1 and 6.2.3.2 only)</w:t>
            </w:r>
          </w:p>
        </w:tc>
      </w:tr>
      <w:tr w:rsidR="00402977" w:rsidRPr="00933C78" w14:paraId="6BD704F1" w14:textId="77777777" w:rsidTr="002A23CC">
        <w:trPr>
          <w:jc w:val="center"/>
        </w:trPr>
        <w:tc>
          <w:tcPr>
            <w:tcW w:w="635" w:type="pct"/>
          </w:tcPr>
          <w:p w14:paraId="44F695A6" w14:textId="77777777" w:rsidR="00402977" w:rsidRPr="00933C78" w:rsidRDefault="00402977" w:rsidP="002A23CC">
            <w:pPr>
              <w:pStyle w:val="Table10ptText-ASDEFCON"/>
            </w:pPr>
            <w:r w:rsidRPr="00933C78">
              <w:lastRenderedPageBreak/>
              <w:t>6.2.5</w:t>
            </w:r>
          </w:p>
        </w:tc>
        <w:tc>
          <w:tcPr>
            <w:tcW w:w="4365" w:type="pct"/>
          </w:tcPr>
          <w:p w14:paraId="42D7CCC2" w14:textId="77777777" w:rsidR="00402977" w:rsidRPr="00933C78" w:rsidRDefault="00402977" w:rsidP="002A23CC">
            <w:pPr>
              <w:pStyle w:val="Table10ptText-ASDEFCON"/>
            </w:pPr>
            <w:r w:rsidRPr="00933C78">
              <w:t>Support Phase (6.2.5.1 only)</w:t>
            </w:r>
          </w:p>
        </w:tc>
      </w:tr>
    </w:tbl>
    <w:p w14:paraId="32E582EB" w14:textId="191EFF99" w:rsidR="00402977" w:rsidRPr="00933C78" w:rsidRDefault="003C23F3" w:rsidP="00402977">
      <w:pPr>
        <w:pStyle w:val="ATTANNLV1-ASDEFCON"/>
      </w:pPr>
      <w:bookmarkStart w:id="18" w:name="_Toc531861612"/>
      <w:r>
        <w:rPr>
          <w:caps w:val="0"/>
        </w:rPr>
        <w:t>MISSION SYSTEM TECHNICAL DOCUMENTATION TREE</w:t>
      </w:r>
      <w:r w:rsidRPr="00933C78">
        <w:rPr>
          <w:caps w:val="0"/>
        </w:rPr>
        <w:t xml:space="preserve"> (CORE)</w:t>
      </w:r>
      <w:bookmarkEnd w:id="18"/>
    </w:p>
    <w:p w14:paraId="29DC4478" w14:textId="05686479" w:rsidR="00402977" w:rsidRDefault="00402977" w:rsidP="00402977">
      <w:pPr>
        <w:pStyle w:val="NoteToTenderers-ASDEFCON"/>
        <w:keepNext w:val="0"/>
      </w:pPr>
      <w:r w:rsidRPr="00933C78">
        <w:t xml:space="preserve">Note to tenderers:  </w:t>
      </w:r>
      <w:r>
        <w:t>A</w:t>
      </w:r>
      <w:r w:rsidRPr="00933C78">
        <w:t xml:space="preserve"> draft Mission System Technical Documentation Tree (MSTDT)</w:t>
      </w:r>
      <w:r>
        <w:t xml:space="preserve"> assists the Commonwealth to understand the scope of the development program</w:t>
      </w:r>
      <w:r w:rsidRPr="00933C78">
        <w:t xml:space="preserve">.  If development </w:t>
      </w:r>
      <w:r>
        <w:t>is to be</w:t>
      </w:r>
      <w:r w:rsidRPr="00933C78">
        <w:t xml:space="preserve"> subcontract</w:t>
      </w:r>
      <w:r>
        <w:t>ed</w:t>
      </w:r>
      <w:r w:rsidRPr="00933C78">
        <w:t>, the MSTDT is to include technical documentation of proposed Subcontracts.</w:t>
      </w:r>
    </w:p>
    <w:p w14:paraId="023B73EF" w14:textId="77C139F9" w:rsidR="00402977" w:rsidRPr="00933C78" w:rsidRDefault="00402977" w:rsidP="00402977">
      <w:pPr>
        <w:pStyle w:val="NoteToTenderers-ASDEFCON"/>
        <w:keepNext w:val="0"/>
      </w:pPr>
      <w:r>
        <w:t>The MSTDT is one list that can be produced by a Master Technical Data Index (MTDI); the Support System Technical Data List (SSTDL) is another.  Tenderers may submit a draft MSTDT and draft SSTDL (for TDR F-</w:t>
      </w:r>
      <w:r>
        <w:fldChar w:fldCharType="begin"/>
      </w:r>
      <w:r>
        <w:instrText xml:space="preserve"> REF _Ref11421948 \r \h </w:instrText>
      </w:r>
      <w:r>
        <w:fldChar w:fldCharType="separate"/>
      </w:r>
      <w:r w:rsidR="003C23F3">
        <w:t>9.6</w:t>
      </w:r>
      <w:r>
        <w:fldChar w:fldCharType="end"/>
      </w:r>
      <w:r>
        <w:t>) as one data file, provided that individual lists can be filtered from the file.</w:t>
      </w:r>
    </w:p>
    <w:p w14:paraId="3DDB3E1D" w14:textId="285D1EA0" w:rsidR="00402977" w:rsidRPr="00933C78" w:rsidRDefault="00402977" w:rsidP="00402977">
      <w:pPr>
        <w:pStyle w:val="ATTANNLV2-ASDEFCON"/>
      </w:pPr>
      <w:r w:rsidRPr="00933C78">
        <w:t xml:space="preserve">Tenderers are to provide a draft Mission System Technical Documentation Tree in accordance with </w:t>
      </w:r>
      <w:bookmarkStart w:id="19" w:name="_Toc531861617"/>
      <w:bookmarkStart w:id="20" w:name="_Toc520540364"/>
      <w:r w:rsidRPr="00933C78">
        <w:t xml:space="preserve">DID-ILS-TDATA-MTDI, which includes the specifications and design documentation for </w:t>
      </w:r>
      <w:r w:rsidRPr="004D4BBC">
        <w:t xml:space="preserve">the </w:t>
      </w:r>
      <w:r w:rsidRPr="00606F58">
        <w:t>system components</w:t>
      </w:r>
      <w:r w:rsidRPr="00933C78">
        <w:t xml:space="preserve"> identified in response to </w:t>
      </w:r>
      <w:r>
        <w:t>TDR</w:t>
      </w:r>
      <w:r w:rsidRPr="00933C78">
        <w:t xml:space="preserve"> </w:t>
      </w:r>
      <w:r>
        <w:t>F-</w:t>
      </w:r>
      <w:r w:rsidRPr="00933C78">
        <w:fldChar w:fldCharType="begin"/>
      </w:r>
      <w:r w:rsidRPr="00933C78">
        <w:instrText xml:space="preserve"> REF _Ref469669941 \r \h </w:instrText>
      </w:r>
      <w:r w:rsidRPr="00933C78">
        <w:fldChar w:fldCharType="separate"/>
      </w:r>
      <w:r w:rsidR="003C23F3">
        <w:t>2.2</w:t>
      </w:r>
      <w:r w:rsidRPr="00933C78">
        <w:fldChar w:fldCharType="end"/>
      </w:r>
      <w:r w:rsidRPr="00933C78">
        <w:t>.</w:t>
      </w:r>
    </w:p>
    <w:p w14:paraId="1EEAB169" w14:textId="01677724" w:rsidR="00402977" w:rsidRPr="00933C78" w:rsidRDefault="003C23F3" w:rsidP="00402977">
      <w:pPr>
        <w:pStyle w:val="ATTANNLV1-ASDEFCON"/>
      </w:pPr>
      <w:r>
        <w:rPr>
          <w:caps w:val="0"/>
        </w:rPr>
        <w:t xml:space="preserve">SOFTWARE LIST </w:t>
      </w:r>
      <w:r w:rsidRPr="00933C78">
        <w:rPr>
          <w:caps w:val="0"/>
        </w:rPr>
        <w:t>(OPTIONAL)</w:t>
      </w:r>
      <w:bookmarkEnd w:id="19"/>
    </w:p>
    <w:p w14:paraId="2CA4CF94" w14:textId="0A605B9D" w:rsidR="00402977" w:rsidRPr="00933C78" w:rsidRDefault="00402977" w:rsidP="00402977">
      <w:pPr>
        <w:pStyle w:val="NoteToDrafters-ASDEFCON"/>
      </w:pPr>
      <w:r w:rsidRPr="00933C78">
        <w:t xml:space="preserve">Note to drafters:  </w:t>
      </w:r>
      <w:r>
        <w:t>Include t</w:t>
      </w:r>
      <w:r w:rsidRPr="00933C78">
        <w:t xml:space="preserve">his requirement for all </w:t>
      </w:r>
      <w:r>
        <w:t>S</w:t>
      </w:r>
      <w:r w:rsidRPr="00933C78">
        <w:t xml:space="preserve">oftware intensive </w:t>
      </w:r>
      <w:r>
        <w:t>development</w:t>
      </w:r>
      <w:r w:rsidRPr="00933C78">
        <w:t xml:space="preserve"> program</w:t>
      </w:r>
      <w:r>
        <w:t>s</w:t>
      </w:r>
      <w:r w:rsidRPr="00933C78">
        <w:t>.</w:t>
      </w:r>
    </w:p>
    <w:p w14:paraId="49BC30B7" w14:textId="5EE76393" w:rsidR="00402977" w:rsidRPr="00933C78" w:rsidRDefault="00402977" w:rsidP="00402977">
      <w:pPr>
        <w:pStyle w:val="NoteToTenderers-ASDEFCON"/>
      </w:pPr>
      <w:r w:rsidRPr="00933C78">
        <w:t xml:space="preserve">Note to tenderers:  The Commonwealth </w:t>
      </w:r>
      <w:r>
        <w:t>will</w:t>
      </w:r>
      <w:r w:rsidRPr="00933C78">
        <w:t xml:space="preserve"> assess the scope and risk of Software development.</w:t>
      </w:r>
      <w:r w:rsidR="00DF5F0C">
        <w:t xml:space="preserve"> </w:t>
      </w:r>
      <w:r>
        <w:t xml:space="preserve"> In</w:t>
      </w:r>
      <w:r w:rsidRPr="00933C78">
        <w:t xml:space="preserve"> </w:t>
      </w:r>
      <w:r w:rsidRPr="00933C78">
        <w:fldChar w:fldCharType="begin"/>
      </w:r>
      <w:r w:rsidRPr="00933C78">
        <w:instrText xml:space="preserve"> REF _Ref449604606 \h </w:instrText>
      </w:r>
      <w:r w:rsidRPr="00933C78">
        <w:fldChar w:fldCharType="separate"/>
      </w:r>
      <w:r w:rsidR="003C23F3" w:rsidRPr="00933C78">
        <w:t xml:space="preserve">Table </w:t>
      </w:r>
      <w:r w:rsidR="003C23F3">
        <w:t>A-</w:t>
      </w:r>
      <w:r w:rsidR="003C23F3" w:rsidRPr="00933C78">
        <w:t>F-</w:t>
      </w:r>
      <w:r w:rsidR="003C23F3">
        <w:rPr>
          <w:noProof/>
        </w:rPr>
        <w:t>3</w:t>
      </w:r>
      <w:r w:rsidRPr="00933C78">
        <w:fldChar w:fldCharType="end"/>
      </w:r>
      <w:r w:rsidRPr="00933C78">
        <w:t xml:space="preserve">, </w:t>
      </w:r>
      <w:r>
        <w:t xml:space="preserve">for </w:t>
      </w:r>
      <w:r w:rsidRPr="00933C78">
        <w:t>clause 6.2.1</w:t>
      </w:r>
      <w:r>
        <w:t xml:space="preserve"> of the DID,</w:t>
      </w:r>
      <w:r w:rsidRPr="00933C78">
        <w:t xml:space="preserve"> the ‘highest level Software product</w:t>
      </w:r>
      <w:r>
        <w:t>’</w:t>
      </w:r>
      <w:r w:rsidRPr="00933C78">
        <w:t xml:space="preserve"> where the criticality and category are the same</w:t>
      </w:r>
      <w:r>
        <w:t>,</w:t>
      </w:r>
      <w:r w:rsidRPr="00933C78">
        <w:t xml:space="preserve"> means, for example, if all Software products subordinate to ‘Product X’ have the same or </w:t>
      </w:r>
      <w:r>
        <w:t xml:space="preserve">a </w:t>
      </w:r>
      <w:r w:rsidRPr="00933C78">
        <w:t xml:space="preserve">lesser criticality and category, only ‘Product X’ </w:t>
      </w:r>
      <w:r>
        <w:t>i</w:t>
      </w:r>
      <w:r w:rsidRPr="00933C78">
        <w:t>s to be listed.</w:t>
      </w:r>
    </w:p>
    <w:p w14:paraId="53A5AF0D" w14:textId="7993A3AC" w:rsidR="00402977" w:rsidRPr="00933C78" w:rsidRDefault="00402977" w:rsidP="00402977">
      <w:pPr>
        <w:pStyle w:val="ATTANNLV2-ASDEFCON"/>
      </w:pPr>
      <w:r w:rsidRPr="00933C78">
        <w:t xml:space="preserve">Tenderers are to provide a draft Software List (SWLIST) in accordance with at least the sections of DID-ENG-SW-SWLIST, and the </w:t>
      </w:r>
      <w:r>
        <w:t>‘</w:t>
      </w:r>
      <w:r w:rsidRPr="00933C78">
        <w:t>modifications to scope</w:t>
      </w:r>
      <w:r>
        <w:t>’</w:t>
      </w:r>
      <w:r w:rsidRPr="00933C78">
        <w:t xml:space="preserve">, identified in </w:t>
      </w:r>
      <w:r w:rsidRPr="00933C78">
        <w:fldChar w:fldCharType="begin"/>
      </w:r>
      <w:r w:rsidRPr="00933C78">
        <w:instrText xml:space="preserve"> REF _Ref449604606 \h </w:instrText>
      </w:r>
      <w:r w:rsidRPr="00933C78">
        <w:fldChar w:fldCharType="separate"/>
      </w:r>
      <w:r w:rsidR="003C23F3" w:rsidRPr="00933C78">
        <w:t xml:space="preserve">Table </w:t>
      </w:r>
      <w:r w:rsidR="003C23F3">
        <w:t>A-</w:t>
      </w:r>
      <w:r w:rsidR="003C23F3" w:rsidRPr="00933C78">
        <w:t>F-</w:t>
      </w:r>
      <w:r w:rsidR="003C23F3">
        <w:rPr>
          <w:noProof/>
        </w:rPr>
        <w:t>3</w:t>
      </w:r>
      <w:r w:rsidRPr="00933C78">
        <w:fldChar w:fldCharType="end"/>
      </w:r>
      <w:r w:rsidRPr="00933C78">
        <w:t>.</w:t>
      </w:r>
    </w:p>
    <w:p w14:paraId="16396602" w14:textId="03DDE079" w:rsidR="00402977" w:rsidRPr="00933C78" w:rsidRDefault="00402977" w:rsidP="00402977">
      <w:pPr>
        <w:pStyle w:val="Caption"/>
        <w:keepNext/>
      </w:pPr>
      <w:bookmarkStart w:id="21" w:name="_Ref449604606"/>
      <w:r w:rsidRPr="00933C78">
        <w:t xml:space="preserve">Table </w:t>
      </w:r>
      <w:r>
        <w:t>A-</w:t>
      </w:r>
      <w:r w:rsidRPr="00933C78">
        <w:t>F-</w:t>
      </w:r>
      <w:fldSimple w:instr=" SEQ Table \* ARABIC ">
        <w:r w:rsidR="003C23F3">
          <w:rPr>
            <w:noProof/>
          </w:rPr>
          <w:t>3</w:t>
        </w:r>
      </w:fldSimple>
      <w:bookmarkEnd w:id="21"/>
      <w:r w:rsidRPr="00933C78">
        <w:t xml:space="preserve">: Minimum </w:t>
      </w:r>
      <w:r>
        <w:t>R</w:t>
      </w:r>
      <w:r w:rsidRPr="00933C78">
        <w:t xml:space="preserve">equirements for the </w:t>
      </w:r>
      <w:r>
        <w:t>D</w:t>
      </w:r>
      <w:r w:rsidRPr="00933C78">
        <w:t>raft Software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893"/>
        <w:gridCol w:w="1966"/>
        <w:gridCol w:w="6204"/>
      </w:tblGrid>
      <w:tr w:rsidR="00402977" w:rsidRPr="00933C78" w14:paraId="4EA69CFE" w14:textId="77777777" w:rsidTr="002A23CC">
        <w:trPr>
          <w:cantSplit/>
          <w:tblHeader/>
          <w:jc w:val="center"/>
        </w:trPr>
        <w:tc>
          <w:tcPr>
            <w:tcW w:w="0" w:type="auto"/>
            <w:shd w:val="pct15" w:color="auto" w:fill="FFFFFF"/>
          </w:tcPr>
          <w:p w14:paraId="330B1DDD" w14:textId="77777777" w:rsidR="00402977" w:rsidRPr="00933C78" w:rsidRDefault="00402977" w:rsidP="002A23CC">
            <w:pPr>
              <w:pStyle w:val="Table10ptHeading-ASDEFCON"/>
            </w:pPr>
            <w:r w:rsidRPr="00933C78">
              <w:t>Section</w:t>
            </w:r>
          </w:p>
        </w:tc>
        <w:tc>
          <w:tcPr>
            <w:tcW w:w="0" w:type="auto"/>
            <w:shd w:val="pct15" w:color="auto" w:fill="FFFFFF"/>
          </w:tcPr>
          <w:p w14:paraId="4C857788" w14:textId="77777777" w:rsidR="00402977" w:rsidRPr="00933C78" w:rsidRDefault="00402977" w:rsidP="002A23CC">
            <w:pPr>
              <w:pStyle w:val="Table10ptHeading-ASDEFCON"/>
            </w:pPr>
            <w:r w:rsidRPr="00933C78">
              <w:t>Name</w:t>
            </w:r>
          </w:p>
        </w:tc>
        <w:tc>
          <w:tcPr>
            <w:tcW w:w="0" w:type="auto"/>
            <w:shd w:val="pct15" w:color="auto" w:fill="FFFFFF"/>
          </w:tcPr>
          <w:p w14:paraId="37478ADA" w14:textId="62D33E0A" w:rsidR="00402977" w:rsidRPr="00933C78" w:rsidRDefault="00402977" w:rsidP="002A23CC">
            <w:pPr>
              <w:pStyle w:val="Table10ptHeading-ASDEFCON"/>
            </w:pPr>
            <w:r w:rsidRPr="00933C78">
              <w:t xml:space="preserve">Modifications to </w:t>
            </w:r>
            <w:r>
              <w:t>S</w:t>
            </w:r>
            <w:r w:rsidRPr="00933C78">
              <w:t>cope</w:t>
            </w:r>
          </w:p>
        </w:tc>
      </w:tr>
      <w:tr w:rsidR="00402977" w:rsidRPr="00933C78" w14:paraId="2906909A" w14:textId="77777777" w:rsidTr="002A23CC">
        <w:trPr>
          <w:cantSplit/>
          <w:jc w:val="center"/>
        </w:trPr>
        <w:tc>
          <w:tcPr>
            <w:tcW w:w="0" w:type="auto"/>
          </w:tcPr>
          <w:p w14:paraId="68E1A745" w14:textId="77777777" w:rsidR="00402977" w:rsidRPr="00933C78" w:rsidRDefault="00402977" w:rsidP="002A23CC">
            <w:pPr>
              <w:pStyle w:val="Table10ptText-ASDEFCON"/>
            </w:pPr>
            <w:r w:rsidRPr="00933C78">
              <w:t>6.2.1</w:t>
            </w:r>
          </w:p>
        </w:tc>
        <w:tc>
          <w:tcPr>
            <w:tcW w:w="0" w:type="auto"/>
          </w:tcPr>
          <w:p w14:paraId="33DAEA98" w14:textId="77777777" w:rsidR="00402977" w:rsidRPr="00933C78" w:rsidRDefault="00402977" w:rsidP="002A23CC">
            <w:pPr>
              <w:pStyle w:val="Table10ptText-ASDEFCON"/>
            </w:pPr>
            <w:r w:rsidRPr="00933C78">
              <w:t>Identity</w:t>
            </w:r>
          </w:p>
        </w:tc>
        <w:tc>
          <w:tcPr>
            <w:tcW w:w="0" w:type="auto"/>
          </w:tcPr>
          <w:p w14:paraId="70668B9A" w14:textId="77777777" w:rsidR="00402977" w:rsidRPr="00933C78" w:rsidRDefault="00402977" w:rsidP="002A23CC">
            <w:pPr>
              <w:pStyle w:val="Table10ptText-ASDEFCON"/>
            </w:pPr>
            <w:r w:rsidRPr="00933C78">
              <w:t>Identified to the highest level Software product where the criticality and category of all subordinate Software products are the same as the Software product listed.</w:t>
            </w:r>
          </w:p>
        </w:tc>
      </w:tr>
      <w:tr w:rsidR="00402977" w:rsidRPr="00933C78" w14:paraId="6D967060" w14:textId="77777777" w:rsidTr="002A23CC">
        <w:trPr>
          <w:cantSplit/>
          <w:jc w:val="center"/>
        </w:trPr>
        <w:tc>
          <w:tcPr>
            <w:tcW w:w="0" w:type="auto"/>
          </w:tcPr>
          <w:p w14:paraId="7BE62EF2" w14:textId="77777777" w:rsidR="00402977" w:rsidRPr="00933C78" w:rsidRDefault="00402977" w:rsidP="002A23CC">
            <w:pPr>
              <w:pStyle w:val="Table10ptText-ASDEFCON"/>
            </w:pPr>
            <w:r w:rsidRPr="00933C78">
              <w:t>6.2.2</w:t>
            </w:r>
          </w:p>
        </w:tc>
        <w:tc>
          <w:tcPr>
            <w:tcW w:w="0" w:type="auto"/>
          </w:tcPr>
          <w:p w14:paraId="48A3F34C" w14:textId="77777777" w:rsidR="00402977" w:rsidRPr="00933C78" w:rsidRDefault="00402977" w:rsidP="002A23CC">
            <w:pPr>
              <w:pStyle w:val="Table10ptText-ASDEFCON"/>
            </w:pPr>
            <w:r w:rsidRPr="00933C78">
              <w:t>Location in the System Hierarchy</w:t>
            </w:r>
          </w:p>
        </w:tc>
        <w:tc>
          <w:tcPr>
            <w:tcW w:w="0" w:type="auto"/>
          </w:tcPr>
          <w:p w14:paraId="54B98E57" w14:textId="77777777" w:rsidR="00402977" w:rsidRPr="00933C78" w:rsidRDefault="00402977" w:rsidP="002A23CC">
            <w:pPr>
              <w:pStyle w:val="Table10ptText-ASDEFCON"/>
            </w:pPr>
            <w:r w:rsidRPr="00933C78">
              <w:t>As per DID, to the level required for clause 6.2.1, Identity (above).</w:t>
            </w:r>
          </w:p>
        </w:tc>
      </w:tr>
      <w:tr w:rsidR="00402977" w:rsidRPr="00933C78" w14:paraId="068AF104" w14:textId="77777777" w:rsidTr="002A23CC">
        <w:trPr>
          <w:cantSplit/>
          <w:jc w:val="center"/>
        </w:trPr>
        <w:tc>
          <w:tcPr>
            <w:tcW w:w="0" w:type="auto"/>
          </w:tcPr>
          <w:p w14:paraId="3F620BBC" w14:textId="77777777" w:rsidR="00402977" w:rsidRPr="00933C78" w:rsidRDefault="00402977" w:rsidP="002A23CC">
            <w:pPr>
              <w:pStyle w:val="Table10ptText-ASDEFCON"/>
            </w:pPr>
            <w:r w:rsidRPr="00933C78">
              <w:t>6.2.3</w:t>
            </w:r>
          </w:p>
        </w:tc>
        <w:tc>
          <w:tcPr>
            <w:tcW w:w="0" w:type="auto"/>
          </w:tcPr>
          <w:p w14:paraId="2F6904B0" w14:textId="77777777" w:rsidR="00402977" w:rsidRPr="00933C78" w:rsidRDefault="00402977" w:rsidP="002A23CC">
            <w:pPr>
              <w:pStyle w:val="Table10ptText-ASDEFCON"/>
            </w:pPr>
            <w:r w:rsidRPr="00933C78">
              <w:t>Description</w:t>
            </w:r>
          </w:p>
        </w:tc>
        <w:tc>
          <w:tcPr>
            <w:tcW w:w="0" w:type="auto"/>
          </w:tcPr>
          <w:p w14:paraId="6AE5A229" w14:textId="77777777" w:rsidR="00402977" w:rsidRPr="00933C78" w:rsidRDefault="00402977" w:rsidP="002A23CC">
            <w:pPr>
              <w:pStyle w:val="Table10ptText-ASDEFCON"/>
            </w:pPr>
            <w:r w:rsidRPr="00933C78">
              <w:t>As per DID.</w:t>
            </w:r>
          </w:p>
        </w:tc>
      </w:tr>
      <w:tr w:rsidR="00402977" w:rsidRPr="00933C78" w14:paraId="513FC804" w14:textId="77777777" w:rsidTr="002A23CC">
        <w:trPr>
          <w:cantSplit/>
          <w:jc w:val="center"/>
        </w:trPr>
        <w:tc>
          <w:tcPr>
            <w:tcW w:w="0" w:type="auto"/>
          </w:tcPr>
          <w:p w14:paraId="1B4CCC25" w14:textId="77777777" w:rsidR="00402977" w:rsidRPr="00933C78" w:rsidRDefault="00402977" w:rsidP="002A23CC">
            <w:pPr>
              <w:pStyle w:val="Table10ptText-ASDEFCON"/>
            </w:pPr>
            <w:r w:rsidRPr="00933C78">
              <w:t>6.2.4</w:t>
            </w:r>
          </w:p>
        </w:tc>
        <w:tc>
          <w:tcPr>
            <w:tcW w:w="0" w:type="auto"/>
          </w:tcPr>
          <w:p w14:paraId="6C4068ED" w14:textId="77777777" w:rsidR="00402977" w:rsidRPr="00933C78" w:rsidRDefault="00402977" w:rsidP="002A23CC">
            <w:pPr>
              <w:pStyle w:val="Table10ptText-ASDEFCON"/>
            </w:pPr>
            <w:r w:rsidRPr="00933C78">
              <w:t>Software Criticality</w:t>
            </w:r>
          </w:p>
        </w:tc>
        <w:tc>
          <w:tcPr>
            <w:tcW w:w="0" w:type="auto"/>
          </w:tcPr>
          <w:p w14:paraId="7E0642DB" w14:textId="77777777" w:rsidR="00402977" w:rsidRPr="00933C78" w:rsidRDefault="00402977" w:rsidP="002A23CC">
            <w:pPr>
              <w:pStyle w:val="Table10ptText-ASDEFCON"/>
            </w:pPr>
            <w:r w:rsidRPr="00933C78">
              <w:t>As per DID.</w:t>
            </w:r>
          </w:p>
        </w:tc>
      </w:tr>
      <w:tr w:rsidR="00402977" w:rsidRPr="00933C78" w14:paraId="7A275DA6" w14:textId="77777777" w:rsidTr="002A23CC">
        <w:trPr>
          <w:cantSplit/>
          <w:jc w:val="center"/>
        </w:trPr>
        <w:tc>
          <w:tcPr>
            <w:tcW w:w="0" w:type="auto"/>
          </w:tcPr>
          <w:p w14:paraId="16E9100E" w14:textId="77777777" w:rsidR="00402977" w:rsidRPr="00933C78" w:rsidRDefault="00402977" w:rsidP="002A23CC">
            <w:pPr>
              <w:pStyle w:val="Table10ptText-ASDEFCON"/>
            </w:pPr>
            <w:r w:rsidRPr="00933C78">
              <w:t>6.2.9.</w:t>
            </w:r>
            <w:r>
              <w:t>2</w:t>
            </w:r>
          </w:p>
        </w:tc>
        <w:tc>
          <w:tcPr>
            <w:tcW w:w="0" w:type="auto"/>
          </w:tcPr>
          <w:p w14:paraId="0619B152" w14:textId="77777777" w:rsidR="00402977" w:rsidRPr="00933C78" w:rsidRDefault="00402977" w:rsidP="002A23CC">
            <w:pPr>
              <w:pStyle w:val="Table10ptText-ASDEFCON"/>
            </w:pPr>
            <w:r w:rsidRPr="00933C78">
              <w:t>Estimated Total Size</w:t>
            </w:r>
          </w:p>
        </w:tc>
        <w:tc>
          <w:tcPr>
            <w:tcW w:w="0" w:type="auto"/>
          </w:tcPr>
          <w:p w14:paraId="22B44E2A" w14:textId="77777777" w:rsidR="00402977" w:rsidRPr="00933C78" w:rsidRDefault="00402977" w:rsidP="002A23CC">
            <w:pPr>
              <w:pStyle w:val="Table10ptText-ASDEFCON"/>
            </w:pPr>
            <w:r w:rsidRPr="00933C78">
              <w:t>For Application Software to be developed, reused or modified.</w:t>
            </w:r>
          </w:p>
        </w:tc>
      </w:tr>
      <w:tr w:rsidR="00402977" w:rsidRPr="00933C78" w14:paraId="4612A6FC" w14:textId="77777777" w:rsidTr="002A23CC">
        <w:trPr>
          <w:cantSplit/>
          <w:jc w:val="center"/>
        </w:trPr>
        <w:tc>
          <w:tcPr>
            <w:tcW w:w="0" w:type="auto"/>
          </w:tcPr>
          <w:p w14:paraId="53409294" w14:textId="77777777" w:rsidR="00402977" w:rsidRPr="00933C78" w:rsidRDefault="00402977" w:rsidP="002A23CC">
            <w:pPr>
              <w:pStyle w:val="Table10ptText-ASDEFCON"/>
            </w:pPr>
            <w:r w:rsidRPr="00933C78">
              <w:t>6.2.9.</w:t>
            </w:r>
            <w:r>
              <w:t>3</w:t>
            </w:r>
          </w:p>
        </w:tc>
        <w:tc>
          <w:tcPr>
            <w:tcW w:w="0" w:type="auto"/>
          </w:tcPr>
          <w:p w14:paraId="6F44198B" w14:textId="77777777" w:rsidR="00402977" w:rsidRPr="00933C78" w:rsidRDefault="00402977" w:rsidP="002A23CC">
            <w:pPr>
              <w:pStyle w:val="Table10ptText-ASDEFCON"/>
            </w:pPr>
            <w:r w:rsidRPr="00933C78">
              <w:t>Reused Unmodified Code Required</w:t>
            </w:r>
          </w:p>
        </w:tc>
        <w:tc>
          <w:tcPr>
            <w:tcW w:w="0" w:type="auto"/>
          </w:tcPr>
          <w:p w14:paraId="2294EB46" w14:textId="77777777" w:rsidR="00402977" w:rsidRPr="00933C78" w:rsidRDefault="00402977" w:rsidP="002A23CC">
            <w:pPr>
              <w:pStyle w:val="Table10ptText-ASDEFCON"/>
            </w:pPr>
            <w:r w:rsidRPr="00933C78">
              <w:t>For Application Software to be developed, reused or modified.</w:t>
            </w:r>
          </w:p>
        </w:tc>
      </w:tr>
      <w:tr w:rsidR="00402977" w:rsidRPr="00933C78" w14:paraId="77E540C0" w14:textId="77777777" w:rsidTr="002A23CC">
        <w:trPr>
          <w:cantSplit/>
          <w:jc w:val="center"/>
        </w:trPr>
        <w:tc>
          <w:tcPr>
            <w:tcW w:w="0" w:type="auto"/>
          </w:tcPr>
          <w:p w14:paraId="549CE11F" w14:textId="77777777" w:rsidR="00402977" w:rsidRPr="00933C78" w:rsidRDefault="00402977" w:rsidP="002A23CC">
            <w:pPr>
              <w:pStyle w:val="Table10ptText-ASDEFCON"/>
            </w:pPr>
            <w:r w:rsidRPr="00933C78">
              <w:t>6.2.9.</w:t>
            </w:r>
            <w:r>
              <w:t>4</w:t>
            </w:r>
          </w:p>
        </w:tc>
        <w:tc>
          <w:tcPr>
            <w:tcW w:w="0" w:type="auto"/>
          </w:tcPr>
          <w:p w14:paraId="2175385B" w14:textId="77777777" w:rsidR="00402977" w:rsidRPr="00933C78" w:rsidRDefault="00402977" w:rsidP="002A23CC">
            <w:pPr>
              <w:pStyle w:val="Table10ptText-ASDEFCON"/>
            </w:pPr>
            <w:r w:rsidRPr="00933C78">
              <w:t>Estimated Modified Code Required</w:t>
            </w:r>
          </w:p>
        </w:tc>
        <w:tc>
          <w:tcPr>
            <w:tcW w:w="0" w:type="auto"/>
          </w:tcPr>
          <w:p w14:paraId="28FFC996" w14:textId="77777777" w:rsidR="00402977" w:rsidRPr="00933C78" w:rsidRDefault="00402977" w:rsidP="002A23CC">
            <w:pPr>
              <w:pStyle w:val="Table10ptText-ASDEFCON"/>
            </w:pPr>
            <w:r w:rsidRPr="00933C78">
              <w:t>For Application Software to be developed, reused or modified.</w:t>
            </w:r>
          </w:p>
        </w:tc>
      </w:tr>
      <w:tr w:rsidR="00402977" w:rsidRPr="00933C78" w14:paraId="751C52D7" w14:textId="77777777" w:rsidTr="002A23CC">
        <w:trPr>
          <w:cantSplit/>
          <w:jc w:val="center"/>
        </w:trPr>
        <w:tc>
          <w:tcPr>
            <w:tcW w:w="0" w:type="auto"/>
          </w:tcPr>
          <w:p w14:paraId="30F20DF9" w14:textId="77777777" w:rsidR="00402977" w:rsidRPr="00933C78" w:rsidRDefault="00402977" w:rsidP="002A23CC">
            <w:pPr>
              <w:pStyle w:val="Table10ptText-ASDEFCON"/>
            </w:pPr>
            <w:r w:rsidRPr="00933C78">
              <w:t>6.2.9.</w:t>
            </w:r>
            <w:r>
              <w:t>5</w:t>
            </w:r>
          </w:p>
        </w:tc>
        <w:tc>
          <w:tcPr>
            <w:tcW w:w="0" w:type="auto"/>
          </w:tcPr>
          <w:p w14:paraId="510EC5A0" w14:textId="77777777" w:rsidR="00402977" w:rsidRPr="00933C78" w:rsidRDefault="00402977" w:rsidP="002A23CC">
            <w:pPr>
              <w:pStyle w:val="Table10ptText-ASDEFCON"/>
            </w:pPr>
            <w:r w:rsidRPr="00933C78">
              <w:t>Estimated New Code Required</w:t>
            </w:r>
          </w:p>
        </w:tc>
        <w:tc>
          <w:tcPr>
            <w:tcW w:w="0" w:type="auto"/>
          </w:tcPr>
          <w:p w14:paraId="3EC05F7F" w14:textId="77777777" w:rsidR="00402977" w:rsidRPr="00933C78" w:rsidRDefault="00402977" w:rsidP="002A23CC">
            <w:pPr>
              <w:pStyle w:val="Table10ptText-ASDEFCON"/>
            </w:pPr>
            <w:r w:rsidRPr="00933C78">
              <w:t>For Application Software to be developed, reused or modified.</w:t>
            </w:r>
          </w:p>
        </w:tc>
      </w:tr>
      <w:tr w:rsidR="00402977" w:rsidRPr="00933C78" w14:paraId="7157BD80" w14:textId="77777777" w:rsidTr="002A23CC">
        <w:trPr>
          <w:cantSplit/>
          <w:jc w:val="center"/>
        </w:trPr>
        <w:tc>
          <w:tcPr>
            <w:tcW w:w="0" w:type="auto"/>
          </w:tcPr>
          <w:p w14:paraId="5AA2FBCA" w14:textId="77777777" w:rsidR="00402977" w:rsidRPr="00933C78" w:rsidRDefault="00402977" w:rsidP="002A23CC">
            <w:pPr>
              <w:pStyle w:val="Table10ptText-ASDEFCON"/>
            </w:pPr>
            <w:r w:rsidRPr="00933C78">
              <w:t>6.2.11</w:t>
            </w:r>
          </w:p>
        </w:tc>
        <w:tc>
          <w:tcPr>
            <w:tcW w:w="0" w:type="auto"/>
          </w:tcPr>
          <w:p w14:paraId="39A24DA0" w14:textId="77777777" w:rsidR="00402977" w:rsidRPr="00933C78" w:rsidRDefault="00402977" w:rsidP="002A23CC">
            <w:pPr>
              <w:pStyle w:val="Table10ptText-ASDEFCON"/>
            </w:pPr>
            <w:r w:rsidRPr="00933C78">
              <w:t>Assurance Standard</w:t>
            </w:r>
          </w:p>
        </w:tc>
        <w:tc>
          <w:tcPr>
            <w:tcW w:w="0" w:type="auto"/>
          </w:tcPr>
          <w:p w14:paraId="2288B36A" w14:textId="77777777" w:rsidR="00402977" w:rsidRPr="00933C78" w:rsidRDefault="00402977" w:rsidP="002A23CC">
            <w:pPr>
              <w:pStyle w:val="Table10ptText-ASDEFCON"/>
            </w:pPr>
            <w:r w:rsidRPr="00933C78">
              <w:t>For Software with a criticality of 0, 1 or 2.</w:t>
            </w:r>
          </w:p>
        </w:tc>
      </w:tr>
      <w:tr w:rsidR="00402977" w:rsidRPr="00933C78" w14:paraId="6331FA94" w14:textId="77777777" w:rsidTr="002A23CC">
        <w:trPr>
          <w:cantSplit/>
          <w:jc w:val="center"/>
        </w:trPr>
        <w:tc>
          <w:tcPr>
            <w:tcW w:w="0" w:type="auto"/>
          </w:tcPr>
          <w:p w14:paraId="4E0DC917" w14:textId="77777777" w:rsidR="00402977" w:rsidRPr="00933C78" w:rsidRDefault="00402977" w:rsidP="002A23CC">
            <w:pPr>
              <w:pStyle w:val="Table10ptText-ASDEFCON"/>
            </w:pPr>
            <w:r w:rsidRPr="00933C78">
              <w:t>6.2.12</w:t>
            </w:r>
          </w:p>
        </w:tc>
        <w:tc>
          <w:tcPr>
            <w:tcW w:w="0" w:type="auto"/>
          </w:tcPr>
          <w:p w14:paraId="01E85F49" w14:textId="77777777" w:rsidR="00402977" w:rsidRPr="00933C78" w:rsidRDefault="00402977" w:rsidP="002A23CC">
            <w:pPr>
              <w:pStyle w:val="Table10ptText-ASDEFCON"/>
            </w:pPr>
            <w:r w:rsidRPr="00933C78">
              <w:t>Software Assurance Level</w:t>
            </w:r>
          </w:p>
        </w:tc>
        <w:tc>
          <w:tcPr>
            <w:tcW w:w="0" w:type="auto"/>
          </w:tcPr>
          <w:p w14:paraId="4A9C2486" w14:textId="77777777" w:rsidR="00402977" w:rsidRPr="00933C78" w:rsidRDefault="00402977" w:rsidP="002A23CC">
            <w:pPr>
              <w:pStyle w:val="Table10ptText-ASDEFCON"/>
            </w:pPr>
            <w:r w:rsidRPr="00933C78">
              <w:t>For Software with a criticality of 0, 1 or 2.</w:t>
            </w:r>
          </w:p>
        </w:tc>
      </w:tr>
    </w:tbl>
    <w:bookmarkEnd w:id="20"/>
    <w:p w14:paraId="0F66DEB4" w14:textId="1CFE75D8" w:rsidR="00402977" w:rsidRPr="00933C78" w:rsidRDefault="003C23F3" w:rsidP="00402977">
      <w:pPr>
        <w:pStyle w:val="ATTANNLV1-ASDEFCON"/>
        <w:rPr>
          <w:rFonts w:eastAsia="Calibri"/>
        </w:rPr>
      </w:pPr>
      <w:r w:rsidRPr="00933C78">
        <w:rPr>
          <w:rFonts w:eastAsia="Calibri"/>
          <w:caps w:val="0"/>
        </w:rPr>
        <w:t xml:space="preserve">EQUIPMENT CERTIFICATION TO ACCESS </w:t>
      </w:r>
      <w:r>
        <w:rPr>
          <w:rFonts w:eastAsia="Calibri"/>
          <w:caps w:val="0"/>
        </w:rPr>
        <w:t xml:space="preserve">THE </w:t>
      </w:r>
      <w:r w:rsidRPr="00933C78">
        <w:rPr>
          <w:rFonts w:eastAsia="Calibri"/>
          <w:caps w:val="0"/>
        </w:rPr>
        <w:t>RADIOFREQUENCY SPECTRUM (OPTIONAL)</w:t>
      </w:r>
    </w:p>
    <w:p w14:paraId="787A582F" w14:textId="17A8EB89" w:rsidR="00402977" w:rsidRPr="00933C78" w:rsidRDefault="00402977" w:rsidP="00402977">
      <w:pPr>
        <w:pStyle w:val="NoteToDrafters-ASDEFCON"/>
        <w:keepNext w:val="0"/>
      </w:pPr>
      <w:r w:rsidRPr="00933C78">
        <w:t xml:space="preserve">Note to drafters:  If access </w:t>
      </w:r>
      <w:r>
        <w:t xml:space="preserve">to </w:t>
      </w:r>
      <w:r w:rsidRPr="00933C78">
        <w:t xml:space="preserve">the Radiofrequency Spectrum </w:t>
      </w:r>
      <w:r>
        <w:t>could influence tender evaluations,</w:t>
      </w:r>
      <w:r w:rsidRPr="00933C78">
        <w:t xml:space="preserve"> then </w:t>
      </w:r>
      <w:r>
        <w:t>include this requirement</w:t>
      </w:r>
      <w:r w:rsidRPr="00933C78">
        <w:t>.</w:t>
      </w:r>
      <w:r>
        <w:t xml:space="preserve">  Defence Spectrum Office (DSO) should be consulted for viable spectrum options for operation in the domestic environment, and interpretation of the ARSP.</w:t>
      </w:r>
    </w:p>
    <w:p w14:paraId="0895F724" w14:textId="5C5477CC" w:rsidR="00402977" w:rsidRPr="00933C78" w:rsidRDefault="00402977" w:rsidP="00402977">
      <w:pPr>
        <w:pStyle w:val="NoteToTenderers-ASDEFCON"/>
      </w:pPr>
      <w:r w:rsidRPr="00933C78">
        <w:lastRenderedPageBreak/>
        <w:t>Note to tenderers:</w:t>
      </w:r>
      <w:r>
        <w:t xml:space="preserve"> </w:t>
      </w:r>
      <w:r w:rsidRPr="00933C78">
        <w:t xml:space="preserve"> </w:t>
      </w:r>
      <w:r>
        <w:t>S</w:t>
      </w:r>
      <w:r w:rsidRPr="00933C78">
        <w:t xml:space="preserve">ystems </w:t>
      </w:r>
      <w:r>
        <w:t xml:space="preserve">offering </w:t>
      </w:r>
      <w:r w:rsidRPr="00D06E16">
        <w:t>manoeuvrability</w:t>
      </w:r>
      <w:r>
        <w:t xml:space="preserve"> in the electromagnetic spectrum (EMS) represent a lower risk for Defence.</w:t>
      </w:r>
      <w:r w:rsidR="003C23F3">
        <w:t xml:space="preserve">  </w:t>
      </w:r>
      <w:r>
        <w:t xml:space="preserve">EMS </w:t>
      </w:r>
      <w:r w:rsidRPr="00D06E16">
        <w:t>manoeuvrability</w:t>
      </w:r>
      <w:r>
        <w:t xml:space="preserve"> that incorporates, but is not limited to, parts of the r</w:t>
      </w:r>
      <w:r w:rsidRPr="00933C78">
        <w:t>adiofrequency</w:t>
      </w:r>
      <w:r>
        <w:t xml:space="preserve"> spectrum designated for Defence purposes in the </w:t>
      </w:r>
      <w:r w:rsidRPr="00933C78">
        <w:t>Australian Radiofrequency Spectrum Plan</w:t>
      </w:r>
      <w:r>
        <w:t xml:space="preserve"> reduces risk for system operation in the domestic environment</w:t>
      </w:r>
      <w:r w:rsidRPr="00933C78">
        <w:t>.</w:t>
      </w:r>
    </w:p>
    <w:p w14:paraId="7C36E17D" w14:textId="77777777" w:rsidR="00402977" w:rsidRPr="00933C78" w:rsidRDefault="00402977" w:rsidP="00402977">
      <w:pPr>
        <w:pStyle w:val="ATTANNLV2-ASDEFCON"/>
        <w:rPr>
          <w:rFonts w:eastAsia="Calibri"/>
        </w:rPr>
      </w:pPr>
      <w:r w:rsidRPr="00933C78">
        <w:rPr>
          <w:rFonts w:eastAsia="Calibri"/>
        </w:rPr>
        <w:t xml:space="preserve">Tenderers </w:t>
      </w:r>
      <w:r w:rsidRPr="00933C78">
        <w:t>are to</w:t>
      </w:r>
      <w:r w:rsidRPr="00933C78">
        <w:rPr>
          <w:rFonts w:eastAsia="Calibri"/>
        </w:rPr>
        <w:t xml:space="preserve"> provide a preliminary Equipment Certification to Access Radiofrequency Spectrum (ECARS</w:t>
      </w:r>
      <w:r>
        <w:rPr>
          <w:rFonts w:eastAsia="Calibri"/>
        </w:rPr>
        <w:t>, also</w:t>
      </w:r>
      <w:r w:rsidRPr="004C23D6">
        <w:t xml:space="preserve"> </w:t>
      </w:r>
      <w:r w:rsidRPr="00933C78">
        <w:t>known as form AA763</w:t>
      </w:r>
      <w:r w:rsidRPr="00933C78">
        <w:rPr>
          <w:rFonts w:eastAsia="Calibri"/>
        </w:rPr>
        <w:t>) in accordance with DID-ENG-SOL-ECARS, as tailored by the following requirements:</w:t>
      </w:r>
    </w:p>
    <w:p w14:paraId="60756834" w14:textId="77777777" w:rsidR="00402977" w:rsidRPr="00933C78" w:rsidRDefault="00402977" w:rsidP="00402977">
      <w:pPr>
        <w:pStyle w:val="ATTANNLV3-ASDEFCON"/>
      </w:pPr>
      <w:r>
        <w:t>t</w:t>
      </w:r>
      <w:r w:rsidRPr="00933C78">
        <w:t xml:space="preserve">he information </w:t>
      </w:r>
      <w:r>
        <w:t>required for</w:t>
      </w:r>
      <w:r w:rsidRPr="00933C78">
        <w:t xml:space="preserve"> the ‘System General Information Page’ </w:t>
      </w:r>
      <w:r>
        <w:t>and field 5 (Tuning Range(s)) on the</w:t>
      </w:r>
      <w:r w:rsidRPr="00933C78">
        <w:t xml:space="preserve"> ‘Transmitter’</w:t>
      </w:r>
      <w:r>
        <w:t xml:space="preserve"> pages, </w:t>
      </w:r>
      <w:r w:rsidRPr="00933C78">
        <w:t xml:space="preserve">for each system </w:t>
      </w:r>
      <w:r>
        <w:t xml:space="preserve">/ </w:t>
      </w:r>
      <w:r w:rsidRPr="00933C78">
        <w:t>sub-system that requires access to the Radiofrequency Spectrum for its operation; and</w:t>
      </w:r>
    </w:p>
    <w:p w14:paraId="132B6D08" w14:textId="18144E5A" w:rsidR="00402977" w:rsidRPr="00933C78" w:rsidRDefault="00402977" w:rsidP="00402977">
      <w:pPr>
        <w:pStyle w:val="ATTANNLV3-ASDEFCON"/>
      </w:pPr>
      <w:r>
        <w:t>c</w:t>
      </w:r>
      <w:r w:rsidRPr="00933C78">
        <w:t>ompletion of the ‘Transmitter’</w:t>
      </w:r>
      <w:r>
        <w:t xml:space="preserve"> fields</w:t>
      </w:r>
      <w:r w:rsidRPr="00933C78">
        <w:t>,</w:t>
      </w:r>
      <w:r>
        <w:t xml:space="preserve"> and</w:t>
      </w:r>
      <w:r w:rsidRPr="00933C78">
        <w:t xml:space="preserve"> ‘Receiver’ and ‘Antenna’ pages</w:t>
      </w:r>
      <w:r>
        <w:t>,</w:t>
      </w:r>
      <w:r w:rsidRPr="00933C78">
        <w:t xml:space="preserve"> </w:t>
      </w:r>
      <w:r>
        <w:t>are</w:t>
      </w:r>
      <w:r w:rsidRPr="00933C78">
        <w:t xml:space="preserve"> optional; however, </w:t>
      </w:r>
      <w:r>
        <w:t>these details</w:t>
      </w:r>
      <w:r w:rsidRPr="00933C78">
        <w:t xml:space="preserve"> should be provided </w:t>
      </w:r>
      <w:r>
        <w:t>if</w:t>
      </w:r>
      <w:r w:rsidRPr="00933C78">
        <w:t xml:space="preserve"> </w:t>
      </w:r>
      <w:r>
        <w:t>this</w:t>
      </w:r>
      <w:r w:rsidRPr="00933C78">
        <w:t xml:space="preserve"> </w:t>
      </w:r>
      <w:r>
        <w:t>will</w:t>
      </w:r>
      <w:r w:rsidRPr="00933C78">
        <w:t xml:space="preserve"> allow the Commonwealth to properly evaluate Radiofrequency Spectrum requirements.  A</w:t>
      </w:r>
      <w:r>
        <w:t>ttach a</w:t>
      </w:r>
      <w:r w:rsidRPr="00933C78">
        <w:t xml:space="preserve">dditional information </w:t>
      </w:r>
      <w:r>
        <w:t xml:space="preserve">as </w:t>
      </w:r>
      <w:r w:rsidRPr="00933C78">
        <w:t>appropriate.</w:t>
      </w:r>
    </w:p>
    <w:p w14:paraId="04029318" w14:textId="193AFDAF" w:rsidR="00402977" w:rsidRDefault="003C23F3" w:rsidP="00402977">
      <w:pPr>
        <w:pStyle w:val="ATTANNLV1-ASDEFCON"/>
      </w:pPr>
      <w:bookmarkStart w:id="22" w:name="_Toc520463187"/>
      <w:bookmarkStart w:id="23" w:name="_Toc531862655"/>
      <w:bookmarkStart w:id="24" w:name="_Toc531862878"/>
      <w:bookmarkStart w:id="25" w:name="_Ref449444801"/>
      <w:bookmarkStart w:id="26" w:name="_Toc532226640"/>
      <w:r>
        <w:rPr>
          <w:caps w:val="0"/>
        </w:rPr>
        <w:t>CYBER SECURITY (OPTIONAL)</w:t>
      </w:r>
    </w:p>
    <w:p w14:paraId="71D1A242" w14:textId="3C361001" w:rsidR="00402977" w:rsidRDefault="00402977" w:rsidP="00402977">
      <w:pPr>
        <w:pStyle w:val="NoteToTenderers-ASDEFCON"/>
      </w:pPr>
      <w:r w:rsidRPr="00933C78">
        <w:t>Note to tenderers:</w:t>
      </w:r>
      <w:r>
        <w:t xml:space="preserve">  </w:t>
      </w:r>
      <w:bookmarkStart w:id="27" w:name="_GoBack"/>
      <w:r w:rsidRPr="00933C78">
        <w:t xml:space="preserve">The Commonwealth intends to assess the </w:t>
      </w:r>
      <w:r w:rsidR="0019117A">
        <w:t>C</w:t>
      </w:r>
      <w:r>
        <w:t xml:space="preserve">yber </w:t>
      </w:r>
      <w:r w:rsidR="0019117A">
        <w:t>S</w:t>
      </w:r>
      <w:r>
        <w:t xml:space="preserve">ecurity aspects of the </w:t>
      </w:r>
      <w:r w:rsidRPr="00933C78">
        <w:t xml:space="preserve">tenderer’s </w:t>
      </w:r>
      <w:r>
        <w:t>proposed solution in order to gauge the potential existing compliance and identify any possible security risks that may need to be addressed under any resultant Contract.</w:t>
      </w:r>
    </w:p>
    <w:p w14:paraId="124AB411" w14:textId="77777777" w:rsidR="00402977" w:rsidRPr="00C22747" w:rsidRDefault="00402977" w:rsidP="00402977">
      <w:pPr>
        <w:pStyle w:val="ATTANNLV2-ASDEFCON"/>
      </w:pPr>
      <w:r w:rsidRPr="00933C78">
        <w:t>Tenderer</w:t>
      </w:r>
      <w:r>
        <w:t xml:space="preserve">s are </w:t>
      </w:r>
      <w:r w:rsidRPr="00933C78">
        <w:t>to provide</w:t>
      </w:r>
      <w:r>
        <w:t xml:space="preserve"> Cyber Security Assessment Information </w:t>
      </w:r>
      <w:r w:rsidRPr="00933C78">
        <w:t xml:space="preserve">in accordance with </w:t>
      </w:r>
      <w:r>
        <w:t>T</w:t>
      </w:r>
      <w:r w:rsidRPr="00933C78">
        <w:t>DID-</w:t>
      </w:r>
      <w:r>
        <w:t>ENG</w:t>
      </w:r>
      <w:r w:rsidRPr="00933C78">
        <w:t>-</w:t>
      </w:r>
      <w:r>
        <w:t>SOL</w:t>
      </w:r>
      <w:r w:rsidRPr="00933C78">
        <w:t>-</w:t>
      </w:r>
      <w:r>
        <w:t>CSAI.</w:t>
      </w:r>
    </w:p>
    <w:p w14:paraId="56EAADD7" w14:textId="19D4FBC8" w:rsidR="00402977" w:rsidRPr="00933C78" w:rsidRDefault="003C23F3" w:rsidP="00402977">
      <w:pPr>
        <w:pStyle w:val="ATTANNLV1-ASDEFCON"/>
      </w:pPr>
      <w:r w:rsidRPr="00933C78">
        <w:rPr>
          <w:caps w:val="0"/>
        </w:rPr>
        <w:t xml:space="preserve">SUPPORT SYSTEM </w:t>
      </w:r>
      <w:bookmarkEnd w:id="22"/>
      <w:bookmarkEnd w:id="23"/>
      <w:bookmarkEnd w:id="24"/>
      <w:r w:rsidRPr="00933C78">
        <w:rPr>
          <w:caps w:val="0"/>
        </w:rPr>
        <w:t>(CORE)</w:t>
      </w:r>
      <w:bookmarkEnd w:id="25"/>
    </w:p>
    <w:p w14:paraId="041BFDC1" w14:textId="44CF305D" w:rsidR="00402977" w:rsidRDefault="00402977" w:rsidP="00402977">
      <w:pPr>
        <w:pStyle w:val="NoteToDrafters-ASDEFCON"/>
      </w:pPr>
      <w:r w:rsidRPr="00933C78">
        <w:t xml:space="preserve">Note to drafters:  This section </w:t>
      </w:r>
      <w:r>
        <w:t xml:space="preserve">and </w:t>
      </w:r>
      <w:r w:rsidRPr="00933C78">
        <w:t xml:space="preserve">the clauses </w:t>
      </w:r>
      <w:r>
        <w:t>listed</w:t>
      </w:r>
      <w:r w:rsidRPr="00933C78">
        <w:t xml:space="preserve"> in </w:t>
      </w:r>
      <w:r w:rsidRPr="00933C78">
        <w:fldChar w:fldCharType="begin"/>
      </w:r>
      <w:r w:rsidRPr="00933C78">
        <w:instrText xml:space="preserve"> REF _Ref453095485 \h </w:instrText>
      </w:r>
      <w:r w:rsidRPr="00933C78">
        <w:fldChar w:fldCharType="separate"/>
      </w:r>
      <w:r w:rsidR="003C23F3" w:rsidRPr="00933C78">
        <w:t xml:space="preserve">Table </w:t>
      </w:r>
      <w:r w:rsidR="003C23F3">
        <w:t>A-</w:t>
      </w:r>
      <w:r w:rsidR="003C23F3" w:rsidRPr="00933C78">
        <w:t>F-</w:t>
      </w:r>
      <w:r w:rsidR="003C23F3">
        <w:rPr>
          <w:noProof/>
        </w:rPr>
        <w:t>4</w:t>
      </w:r>
      <w:r w:rsidRPr="00933C78">
        <w:fldChar w:fldCharType="end"/>
      </w:r>
      <w:r>
        <w:t xml:space="preserve"> </w:t>
      </w:r>
      <w:r w:rsidRPr="00933C78">
        <w:t xml:space="preserve">may be </w:t>
      </w:r>
      <w:r>
        <w:t>tailored</w:t>
      </w:r>
      <w:r w:rsidRPr="00933C78">
        <w:t xml:space="preserve"> </w:t>
      </w:r>
      <w:r>
        <w:t>to</w:t>
      </w:r>
      <w:r w:rsidRPr="00933C78">
        <w:t xml:space="preserve"> project needs.  For example, </w:t>
      </w:r>
      <w:r>
        <w:t>changes</w:t>
      </w:r>
      <w:r w:rsidRPr="00933C78">
        <w:t xml:space="preserve"> </w:t>
      </w:r>
      <w:r>
        <w:t>may be</w:t>
      </w:r>
      <w:r w:rsidRPr="00933C78">
        <w:t xml:space="preserve"> require</w:t>
      </w:r>
      <w:r>
        <w:t>d</w:t>
      </w:r>
      <w:r w:rsidRPr="00933C78">
        <w:t xml:space="preserve"> if a contractor-owned Spares model is </w:t>
      </w:r>
      <w:r>
        <w:t>being considered</w:t>
      </w:r>
      <w:r w:rsidRPr="00933C78">
        <w:t xml:space="preserve">.  </w:t>
      </w:r>
      <w:r>
        <w:t>A</w:t>
      </w:r>
      <w:r w:rsidRPr="00933C78">
        <w:t xml:space="preserve"> single support concept </w:t>
      </w:r>
      <w:r>
        <w:t xml:space="preserve">should be used as the basis for tenders and </w:t>
      </w:r>
      <w:r w:rsidRPr="00933C78">
        <w:t>on which to evaluate tenders.  If significant alternative</w:t>
      </w:r>
      <w:r>
        <w:t xml:space="preserve"> </w:t>
      </w:r>
      <w:r w:rsidRPr="00933C78">
        <w:t>s</w:t>
      </w:r>
      <w:r>
        <w:t>upport concepts</w:t>
      </w:r>
      <w:r w:rsidRPr="00933C78">
        <w:t xml:space="preserve"> </w:t>
      </w:r>
      <w:r>
        <w:t>will</w:t>
      </w:r>
      <w:r w:rsidRPr="00933C78">
        <w:t xml:space="preserve"> be investigated, ODIA </w:t>
      </w:r>
      <w:r>
        <w:t>would</w:t>
      </w:r>
      <w:r w:rsidRPr="00933C78">
        <w:t xml:space="preserve"> be more appropriate for this activity and, if so, a note to tenderers should be added to identify this.</w:t>
      </w:r>
    </w:p>
    <w:p w14:paraId="40E29720" w14:textId="10579019" w:rsidR="00402977" w:rsidRPr="00933C78" w:rsidRDefault="00402977" w:rsidP="00402977">
      <w:pPr>
        <w:pStyle w:val="NoteToDrafters-ASDEFCON"/>
      </w:pPr>
      <w:r>
        <w:t xml:space="preserve">Note that clause 6.2.3.3 </w:t>
      </w:r>
      <w:r w:rsidRPr="00933C78">
        <w:t>of DID-ILS-DES-SSDESC</w:t>
      </w:r>
      <w:r>
        <w:t xml:space="preserve"> is also applicable to TDR F-</w:t>
      </w:r>
      <w:r>
        <w:fldChar w:fldCharType="begin"/>
      </w:r>
      <w:r>
        <w:instrText xml:space="preserve"> REF _Ref143244223 \r \h </w:instrText>
      </w:r>
      <w:r>
        <w:fldChar w:fldCharType="separate"/>
      </w:r>
      <w:r w:rsidR="003C23F3">
        <w:t>9</w:t>
      </w:r>
      <w:r>
        <w:fldChar w:fldCharType="end"/>
      </w:r>
      <w:r>
        <w:t>.</w:t>
      </w:r>
    </w:p>
    <w:p w14:paraId="4FCC8170" w14:textId="5EA0E4AA" w:rsidR="00402977" w:rsidRPr="00933C78" w:rsidRDefault="00402977" w:rsidP="00402977">
      <w:pPr>
        <w:pStyle w:val="NoteToTenderers-ASDEFCON"/>
      </w:pPr>
      <w:r w:rsidRPr="00933C78">
        <w:t xml:space="preserve">Note to tenderers:  The following information is </w:t>
      </w:r>
      <w:r>
        <w:t xml:space="preserve">being </w:t>
      </w:r>
      <w:r w:rsidRPr="00933C78">
        <w:t>sought to allow the Commonwealth to assess the suitability, risk and the maturity of the proposed Support System.</w:t>
      </w:r>
    </w:p>
    <w:p w14:paraId="738E8538" w14:textId="2B86657E" w:rsidR="00402977" w:rsidRPr="00933C78" w:rsidRDefault="00402977" w:rsidP="00402977">
      <w:pPr>
        <w:pStyle w:val="ATTANNLV2-ASDEFCON"/>
      </w:pPr>
      <w:bookmarkStart w:id="28" w:name="_Ref451253634"/>
      <w:r w:rsidRPr="00933C78">
        <w:t xml:space="preserve">Tenderers are to provide a description of their proposed Support System solution in accordance with at least the sections of DID-ILS-DES-SSDESC identified in </w:t>
      </w:r>
      <w:r w:rsidRPr="00933C78">
        <w:fldChar w:fldCharType="begin"/>
      </w:r>
      <w:r w:rsidRPr="00933C78">
        <w:instrText xml:space="preserve"> REF _Ref453095485 \h </w:instrText>
      </w:r>
      <w:r w:rsidRPr="00933C78">
        <w:fldChar w:fldCharType="separate"/>
      </w:r>
      <w:r w:rsidR="003C23F3" w:rsidRPr="00933C78">
        <w:t xml:space="preserve">Table </w:t>
      </w:r>
      <w:r w:rsidR="003C23F3">
        <w:t>A-</w:t>
      </w:r>
      <w:r w:rsidR="003C23F3" w:rsidRPr="00933C78">
        <w:t>F-</w:t>
      </w:r>
      <w:r w:rsidR="003C23F3">
        <w:rPr>
          <w:noProof/>
        </w:rPr>
        <w:t>4</w:t>
      </w:r>
      <w:r w:rsidRPr="00933C78">
        <w:fldChar w:fldCharType="end"/>
      </w:r>
      <w:r w:rsidRPr="00933C78">
        <w:t>.</w:t>
      </w:r>
      <w:bookmarkEnd w:id="28"/>
    </w:p>
    <w:p w14:paraId="3D99A5E3" w14:textId="03F220D3" w:rsidR="00402977" w:rsidRPr="00933C78" w:rsidRDefault="00402977" w:rsidP="00402977">
      <w:pPr>
        <w:pStyle w:val="Caption"/>
        <w:keepNext/>
      </w:pPr>
      <w:bookmarkStart w:id="29" w:name="_Ref453095485"/>
      <w:r w:rsidRPr="00933C78">
        <w:t xml:space="preserve">Table </w:t>
      </w:r>
      <w:r>
        <w:t>A-</w:t>
      </w:r>
      <w:r w:rsidRPr="00933C78">
        <w:t>F-</w:t>
      </w:r>
      <w:r w:rsidR="00DF5F0C">
        <w:fldChar w:fldCharType="begin"/>
      </w:r>
      <w:r w:rsidR="00DF5F0C">
        <w:instrText xml:space="preserve"> SEQ Table \* ARABIC </w:instrText>
      </w:r>
      <w:r w:rsidR="00DF5F0C">
        <w:fldChar w:fldCharType="separate"/>
      </w:r>
      <w:r w:rsidR="003C23F3">
        <w:rPr>
          <w:noProof/>
        </w:rPr>
        <w:t>4</w:t>
      </w:r>
      <w:r w:rsidR="00DF5F0C">
        <w:rPr>
          <w:noProof/>
        </w:rPr>
        <w:fldChar w:fldCharType="end"/>
      </w:r>
      <w:bookmarkEnd w:id="29"/>
      <w:r w:rsidRPr="00933C78">
        <w:t xml:space="preserve">: Minimum </w:t>
      </w:r>
      <w:r>
        <w:t>R</w:t>
      </w:r>
      <w:r w:rsidRPr="00933C78">
        <w:t xml:space="preserve">equirements for the </w:t>
      </w:r>
      <w:r>
        <w:t>D</w:t>
      </w:r>
      <w:r w:rsidRPr="00933C78">
        <w:t>raft Support System 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8023"/>
      </w:tblGrid>
      <w:tr w:rsidR="00402977" w:rsidRPr="00933C78" w14:paraId="7DA680BC" w14:textId="77777777" w:rsidTr="002A23CC">
        <w:trPr>
          <w:jc w:val="center"/>
        </w:trPr>
        <w:tc>
          <w:tcPr>
            <w:tcW w:w="574" w:type="pct"/>
            <w:shd w:val="pct15" w:color="auto" w:fill="FFFFFF"/>
          </w:tcPr>
          <w:p w14:paraId="4A7DC8B6" w14:textId="77777777" w:rsidR="00402977" w:rsidRPr="00933C78" w:rsidRDefault="00402977" w:rsidP="002A23CC">
            <w:pPr>
              <w:pStyle w:val="Table10ptHeading-ASDEFCON"/>
            </w:pPr>
            <w:r w:rsidRPr="00933C78">
              <w:t>Section</w:t>
            </w:r>
          </w:p>
        </w:tc>
        <w:tc>
          <w:tcPr>
            <w:tcW w:w="4426" w:type="pct"/>
            <w:shd w:val="pct15" w:color="auto" w:fill="FFFFFF"/>
          </w:tcPr>
          <w:p w14:paraId="5689C063" w14:textId="76671988" w:rsidR="00402977" w:rsidRPr="00933C78" w:rsidRDefault="00402977" w:rsidP="002A23CC">
            <w:pPr>
              <w:pStyle w:val="Table10ptHeading-ASDEFCON"/>
            </w:pPr>
            <w:r w:rsidRPr="00933C78">
              <w:t xml:space="preserve">Name / </w:t>
            </w:r>
            <w:r>
              <w:t>S</w:t>
            </w:r>
            <w:r w:rsidRPr="00933C78">
              <w:t xml:space="preserve">ubject and </w:t>
            </w:r>
            <w:r>
              <w:t>M</w:t>
            </w:r>
            <w:r w:rsidRPr="00933C78">
              <w:t xml:space="preserve">odifications to </w:t>
            </w:r>
            <w:r>
              <w:t>S</w:t>
            </w:r>
            <w:r w:rsidRPr="00933C78">
              <w:t>cope</w:t>
            </w:r>
          </w:p>
        </w:tc>
      </w:tr>
      <w:tr w:rsidR="00402977" w:rsidRPr="00933C78" w14:paraId="09EF2887" w14:textId="77777777" w:rsidTr="002A23CC">
        <w:trPr>
          <w:jc w:val="center"/>
        </w:trPr>
        <w:tc>
          <w:tcPr>
            <w:tcW w:w="574" w:type="pct"/>
          </w:tcPr>
          <w:p w14:paraId="77A5A647" w14:textId="77777777" w:rsidR="00402977" w:rsidRPr="00933C78" w:rsidRDefault="00402977" w:rsidP="002A23CC">
            <w:pPr>
              <w:pStyle w:val="Table10ptText-ASDEFCON"/>
            </w:pPr>
            <w:r w:rsidRPr="00933C78">
              <w:t>6.2.1</w:t>
            </w:r>
          </w:p>
        </w:tc>
        <w:tc>
          <w:tcPr>
            <w:tcW w:w="4426" w:type="pct"/>
          </w:tcPr>
          <w:p w14:paraId="28E8E6E8" w14:textId="77777777" w:rsidR="00402977" w:rsidRPr="00933C78" w:rsidRDefault="00402977" w:rsidP="002A23CC">
            <w:pPr>
              <w:pStyle w:val="Table10ptText-ASDEFCON"/>
            </w:pPr>
            <w:r w:rsidRPr="00933C78">
              <w:t>Mission System and Support System Overview (Support System only)</w:t>
            </w:r>
          </w:p>
        </w:tc>
      </w:tr>
      <w:tr w:rsidR="00402977" w:rsidRPr="00933C78" w14:paraId="158F467A" w14:textId="77777777" w:rsidTr="002A23CC">
        <w:trPr>
          <w:jc w:val="center"/>
        </w:trPr>
        <w:tc>
          <w:tcPr>
            <w:tcW w:w="574" w:type="pct"/>
          </w:tcPr>
          <w:p w14:paraId="36F27924" w14:textId="77777777" w:rsidR="00402977" w:rsidRPr="00933C78" w:rsidRDefault="00402977" w:rsidP="002A23CC">
            <w:pPr>
              <w:pStyle w:val="Table10ptText-ASDEFCON"/>
            </w:pPr>
            <w:r w:rsidRPr="00933C78">
              <w:t>6.2.2</w:t>
            </w:r>
          </w:p>
        </w:tc>
        <w:tc>
          <w:tcPr>
            <w:tcW w:w="4426" w:type="pct"/>
          </w:tcPr>
          <w:p w14:paraId="0F1E3977" w14:textId="77777777" w:rsidR="00402977" w:rsidRPr="00933C78" w:rsidRDefault="00402977" w:rsidP="002A23CC">
            <w:pPr>
              <w:pStyle w:val="Table10ptText-ASDEFCON"/>
            </w:pPr>
            <w:r w:rsidRPr="00933C78">
              <w:t>System-wide Design Decisions (6.2.2.1 only)</w:t>
            </w:r>
          </w:p>
        </w:tc>
      </w:tr>
      <w:tr w:rsidR="00402977" w:rsidRPr="00933C78" w14:paraId="043E7FDD" w14:textId="77777777" w:rsidTr="002A23CC">
        <w:trPr>
          <w:jc w:val="center"/>
        </w:trPr>
        <w:tc>
          <w:tcPr>
            <w:tcW w:w="574" w:type="pct"/>
          </w:tcPr>
          <w:p w14:paraId="348F6B4C" w14:textId="77777777" w:rsidR="00402977" w:rsidRPr="00933C78" w:rsidRDefault="00402977" w:rsidP="002A23CC">
            <w:pPr>
              <w:pStyle w:val="Table10ptText-ASDEFCON"/>
            </w:pPr>
            <w:r w:rsidRPr="00933C78">
              <w:t>6.2.3.1</w:t>
            </w:r>
          </w:p>
        </w:tc>
        <w:tc>
          <w:tcPr>
            <w:tcW w:w="4426" w:type="pct"/>
          </w:tcPr>
          <w:p w14:paraId="7D140631" w14:textId="77777777" w:rsidR="00402977" w:rsidRPr="00933C78" w:rsidRDefault="00402977" w:rsidP="002A23CC">
            <w:pPr>
              <w:pStyle w:val="Table10ptText-ASDEFCON"/>
            </w:pPr>
            <w:r w:rsidRPr="00933C78">
              <w:t>Support Locations (6.2.3.1.1 only)</w:t>
            </w:r>
          </w:p>
        </w:tc>
      </w:tr>
      <w:tr w:rsidR="00402977" w:rsidRPr="00933C78" w14:paraId="22BE5AE3" w14:textId="77777777" w:rsidTr="002A23CC">
        <w:trPr>
          <w:jc w:val="center"/>
        </w:trPr>
        <w:tc>
          <w:tcPr>
            <w:tcW w:w="574" w:type="pct"/>
          </w:tcPr>
          <w:p w14:paraId="6CBBF0B6" w14:textId="77777777" w:rsidR="00402977" w:rsidRPr="00933C78" w:rsidRDefault="00402977" w:rsidP="002A23CC">
            <w:pPr>
              <w:pStyle w:val="Table10ptText-ASDEFCON"/>
            </w:pPr>
            <w:r w:rsidRPr="00933C78">
              <w:t>6.2.3.2</w:t>
            </w:r>
          </w:p>
        </w:tc>
        <w:tc>
          <w:tcPr>
            <w:tcW w:w="4426" w:type="pct"/>
          </w:tcPr>
          <w:p w14:paraId="010E7580" w14:textId="77777777" w:rsidR="00402977" w:rsidRPr="00933C78" w:rsidRDefault="00402977" w:rsidP="002A23CC">
            <w:pPr>
              <w:pStyle w:val="Table10ptText-ASDEFCON"/>
            </w:pPr>
            <w:r w:rsidRPr="00933C78">
              <w:t>Support Service Management</w:t>
            </w:r>
          </w:p>
        </w:tc>
      </w:tr>
      <w:tr w:rsidR="00402977" w:rsidRPr="00933C78" w14:paraId="2ACDE0D9" w14:textId="77777777" w:rsidTr="002A23CC">
        <w:trPr>
          <w:jc w:val="center"/>
        </w:trPr>
        <w:tc>
          <w:tcPr>
            <w:tcW w:w="574" w:type="pct"/>
          </w:tcPr>
          <w:p w14:paraId="7BB17075" w14:textId="77777777" w:rsidR="00402977" w:rsidRPr="00933C78" w:rsidRDefault="00402977" w:rsidP="002A23CC">
            <w:pPr>
              <w:pStyle w:val="Table10ptText-ASDEFCON"/>
            </w:pPr>
            <w:bookmarkStart w:id="30" w:name="_Ref143242875"/>
            <w:r w:rsidRPr="00933C78">
              <w:t>6.2.3.3</w:t>
            </w:r>
            <w:bookmarkEnd w:id="30"/>
          </w:p>
        </w:tc>
        <w:tc>
          <w:tcPr>
            <w:tcW w:w="4426" w:type="pct"/>
          </w:tcPr>
          <w:p w14:paraId="61343479" w14:textId="77777777" w:rsidR="00402977" w:rsidRPr="00933C78" w:rsidRDefault="00402977" w:rsidP="002A23CC">
            <w:pPr>
              <w:pStyle w:val="Table10ptText-ASDEFCON"/>
            </w:pPr>
            <w:r w:rsidRPr="00933C78">
              <w:t>Support Resources (6.2.3.3.1, 6.2.3.3.2, 6.2.3.3.4</w:t>
            </w:r>
            <w:r>
              <w:t xml:space="preserve"> (if known)</w:t>
            </w:r>
            <w:r w:rsidRPr="00933C78">
              <w:t xml:space="preserve"> and 6.2.3.3.5 only)</w:t>
            </w:r>
          </w:p>
        </w:tc>
      </w:tr>
      <w:tr w:rsidR="00402977" w:rsidRPr="00933C78" w14:paraId="365A5D6D" w14:textId="77777777" w:rsidTr="002A23CC">
        <w:trPr>
          <w:jc w:val="center"/>
        </w:trPr>
        <w:tc>
          <w:tcPr>
            <w:tcW w:w="574" w:type="pct"/>
          </w:tcPr>
          <w:p w14:paraId="3737A4F9" w14:textId="77777777" w:rsidR="00402977" w:rsidRPr="00933C78" w:rsidRDefault="00402977" w:rsidP="002A23CC">
            <w:pPr>
              <w:pStyle w:val="Table10ptText-ASDEFCON"/>
            </w:pPr>
            <w:r w:rsidRPr="00933C78">
              <w:t>6.2.4</w:t>
            </w:r>
          </w:p>
        </w:tc>
        <w:tc>
          <w:tcPr>
            <w:tcW w:w="4426" w:type="pct"/>
          </w:tcPr>
          <w:p w14:paraId="6CC0AA83" w14:textId="77777777" w:rsidR="00402977" w:rsidRPr="00933C78" w:rsidRDefault="00402977" w:rsidP="002A23CC">
            <w:pPr>
              <w:pStyle w:val="Table10ptText-ASDEFCON"/>
            </w:pPr>
            <w:r w:rsidRPr="00933C78">
              <w:t>Concept of Execution</w:t>
            </w:r>
          </w:p>
        </w:tc>
      </w:tr>
      <w:tr w:rsidR="00402977" w:rsidRPr="00933C78" w14:paraId="0C6EF91D" w14:textId="77777777" w:rsidTr="002A23CC">
        <w:trPr>
          <w:jc w:val="center"/>
        </w:trPr>
        <w:tc>
          <w:tcPr>
            <w:tcW w:w="574" w:type="pct"/>
          </w:tcPr>
          <w:p w14:paraId="43BEDF90" w14:textId="77777777" w:rsidR="00402977" w:rsidRPr="00933C78" w:rsidRDefault="00402977" w:rsidP="002A23CC">
            <w:pPr>
              <w:pStyle w:val="Table10ptText-ASDEFCON"/>
            </w:pPr>
            <w:r w:rsidRPr="00933C78">
              <w:t>6.2.5</w:t>
            </w:r>
          </w:p>
        </w:tc>
        <w:tc>
          <w:tcPr>
            <w:tcW w:w="4426" w:type="pct"/>
          </w:tcPr>
          <w:p w14:paraId="0C935D4D" w14:textId="77777777" w:rsidR="00402977" w:rsidRPr="00933C78" w:rsidRDefault="00402977" w:rsidP="002A23CC">
            <w:pPr>
              <w:pStyle w:val="Table10ptText-ASDEFCON"/>
            </w:pPr>
            <w:r w:rsidRPr="00933C78">
              <w:t>Support System Performance (6.2.5.1, 6.2.5.2 and 6.2.5.4 only)</w:t>
            </w:r>
          </w:p>
        </w:tc>
      </w:tr>
      <w:tr w:rsidR="00402977" w:rsidRPr="00933C78" w14:paraId="3B1B6FC1" w14:textId="77777777" w:rsidTr="002A23CC">
        <w:trPr>
          <w:jc w:val="center"/>
        </w:trPr>
        <w:tc>
          <w:tcPr>
            <w:tcW w:w="574" w:type="pct"/>
          </w:tcPr>
          <w:p w14:paraId="18579279" w14:textId="77777777" w:rsidR="00402977" w:rsidRPr="00933C78" w:rsidRDefault="00402977" w:rsidP="002A23CC">
            <w:pPr>
              <w:pStyle w:val="Table10ptText-ASDEFCON"/>
            </w:pPr>
            <w:r w:rsidRPr="00933C78">
              <w:t>6.2.6</w:t>
            </w:r>
          </w:p>
        </w:tc>
        <w:tc>
          <w:tcPr>
            <w:tcW w:w="4426" w:type="pct"/>
          </w:tcPr>
          <w:p w14:paraId="729AE3A0" w14:textId="77777777" w:rsidR="00402977" w:rsidRPr="00933C78" w:rsidRDefault="00402977" w:rsidP="002A23CC">
            <w:pPr>
              <w:pStyle w:val="Table10ptText-ASDEFCON"/>
            </w:pPr>
            <w:r w:rsidRPr="00933C78">
              <w:t>System Interface Design</w:t>
            </w:r>
          </w:p>
        </w:tc>
      </w:tr>
      <w:tr w:rsidR="00402977" w:rsidRPr="00933C78" w14:paraId="5DC651C3" w14:textId="77777777" w:rsidTr="002A23CC">
        <w:trPr>
          <w:jc w:val="center"/>
        </w:trPr>
        <w:tc>
          <w:tcPr>
            <w:tcW w:w="574" w:type="pct"/>
          </w:tcPr>
          <w:p w14:paraId="269B180E" w14:textId="77777777" w:rsidR="00402977" w:rsidRPr="00933C78" w:rsidRDefault="00402977" w:rsidP="002A23CC">
            <w:pPr>
              <w:pStyle w:val="Table10ptText-ASDEFCON"/>
            </w:pPr>
            <w:r w:rsidRPr="00933C78">
              <w:t>6.4.2</w:t>
            </w:r>
          </w:p>
        </w:tc>
        <w:tc>
          <w:tcPr>
            <w:tcW w:w="4426" w:type="pct"/>
          </w:tcPr>
          <w:p w14:paraId="26F69BDE" w14:textId="77777777" w:rsidR="00402977" w:rsidRPr="00933C78" w:rsidRDefault="00402977" w:rsidP="002A23CC">
            <w:pPr>
              <w:pStyle w:val="Table10ptText-ASDEFCON"/>
            </w:pPr>
            <w:r w:rsidRPr="00933C78">
              <w:t>Operating Support</w:t>
            </w:r>
          </w:p>
        </w:tc>
      </w:tr>
      <w:tr w:rsidR="00402977" w:rsidRPr="00933C78" w14:paraId="06521C06" w14:textId="77777777" w:rsidTr="002A23CC">
        <w:trPr>
          <w:jc w:val="center"/>
        </w:trPr>
        <w:tc>
          <w:tcPr>
            <w:tcW w:w="574" w:type="pct"/>
          </w:tcPr>
          <w:p w14:paraId="1C3B95EF" w14:textId="77777777" w:rsidR="00402977" w:rsidRPr="00933C78" w:rsidRDefault="00402977" w:rsidP="002A23CC">
            <w:pPr>
              <w:pStyle w:val="Table10ptText-ASDEFCON"/>
            </w:pPr>
            <w:r w:rsidRPr="00933C78">
              <w:t>6.4.3</w:t>
            </w:r>
          </w:p>
        </w:tc>
        <w:tc>
          <w:tcPr>
            <w:tcW w:w="4426" w:type="pct"/>
          </w:tcPr>
          <w:p w14:paraId="34F3C179" w14:textId="77777777" w:rsidR="00402977" w:rsidRPr="00933C78" w:rsidRDefault="00402977" w:rsidP="002A23CC">
            <w:pPr>
              <w:pStyle w:val="Table10ptText-ASDEFCON"/>
            </w:pPr>
            <w:r w:rsidRPr="00933C78">
              <w:t>Engineering Support (6.4.3.1a to 6.4.3.1</w:t>
            </w:r>
            <w:r>
              <w:t>e</w:t>
            </w:r>
            <w:r w:rsidRPr="00933C78">
              <w:t xml:space="preserve"> only)</w:t>
            </w:r>
          </w:p>
        </w:tc>
      </w:tr>
      <w:tr w:rsidR="00402977" w:rsidRPr="00933C78" w14:paraId="271C904E" w14:textId="77777777" w:rsidTr="002A23CC">
        <w:trPr>
          <w:jc w:val="center"/>
        </w:trPr>
        <w:tc>
          <w:tcPr>
            <w:tcW w:w="574" w:type="pct"/>
          </w:tcPr>
          <w:p w14:paraId="1709B639" w14:textId="77777777" w:rsidR="00402977" w:rsidRPr="00933C78" w:rsidRDefault="00402977" w:rsidP="002A23CC">
            <w:pPr>
              <w:pStyle w:val="Table10ptText-ASDEFCON"/>
            </w:pPr>
            <w:r w:rsidRPr="00933C78">
              <w:t>6.4.4</w:t>
            </w:r>
          </w:p>
        </w:tc>
        <w:tc>
          <w:tcPr>
            <w:tcW w:w="4426" w:type="pct"/>
          </w:tcPr>
          <w:p w14:paraId="6AA06A58" w14:textId="77777777" w:rsidR="00402977" w:rsidRPr="00933C78" w:rsidRDefault="00402977" w:rsidP="002A23CC">
            <w:pPr>
              <w:pStyle w:val="Table10ptText-ASDEFCON"/>
            </w:pPr>
            <w:r w:rsidRPr="00933C78">
              <w:t>Maintenance Support (6.4.4.1a, 6.4.4.1b and 6.4.4.2 only)</w:t>
            </w:r>
          </w:p>
        </w:tc>
      </w:tr>
      <w:tr w:rsidR="00402977" w:rsidRPr="00933C78" w14:paraId="1C757AD0" w14:textId="77777777" w:rsidTr="002A23CC">
        <w:trPr>
          <w:jc w:val="center"/>
        </w:trPr>
        <w:tc>
          <w:tcPr>
            <w:tcW w:w="574" w:type="pct"/>
          </w:tcPr>
          <w:p w14:paraId="0DD8CE1D" w14:textId="77777777" w:rsidR="00402977" w:rsidRPr="00933C78" w:rsidRDefault="00402977" w:rsidP="002A23CC">
            <w:pPr>
              <w:pStyle w:val="Table10ptText-ASDEFCON"/>
            </w:pPr>
            <w:r w:rsidRPr="00933C78">
              <w:t>6.4.5</w:t>
            </w:r>
          </w:p>
        </w:tc>
        <w:tc>
          <w:tcPr>
            <w:tcW w:w="4426" w:type="pct"/>
          </w:tcPr>
          <w:p w14:paraId="5167F6D7" w14:textId="77777777" w:rsidR="00402977" w:rsidRPr="00933C78" w:rsidRDefault="00402977" w:rsidP="002A23CC">
            <w:pPr>
              <w:pStyle w:val="Table10ptText-ASDEFCON"/>
            </w:pPr>
            <w:r w:rsidRPr="00933C78">
              <w:t>Supply Support (6.4.5.1a to 6.4.5.1c and 6.4.5.2 only)</w:t>
            </w:r>
          </w:p>
        </w:tc>
      </w:tr>
      <w:tr w:rsidR="00402977" w:rsidRPr="00933C78" w14:paraId="1E9CE8BB" w14:textId="77777777" w:rsidTr="002A23CC">
        <w:trPr>
          <w:jc w:val="center"/>
        </w:trPr>
        <w:tc>
          <w:tcPr>
            <w:tcW w:w="574" w:type="pct"/>
          </w:tcPr>
          <w:p w14:paraId="61F535D5" w14:textId="77777777" w:rsidR="00402977" w:rsidRPr="00933C78" w:rsidRDefault="00402977" w:rsidP="002A23CC">
            <w:pPr>
              <w:pStyle w:val="Table10ptText-ASDEFCON"/>
            </w:pPr>
            <w:r w:rsidRPr="00933C78">
              <w:lastRenderedPageBreak/>
              <w:t>6.4.6</w:t>
            </w:r>
          </w:p>
        </w:tc>
        <w:tc>
          <w:tcPr>
            <w:tcW w:w="4426" w:type="pct"/>
          </w:tcPr>
          <w:p w14:paraId="171F1608" w14:textId="77777777" w:rsidR="00402977" w:rsidRPr="00933C78" w:rsidRDefault="00402977" w:rsidP="002A23CC">
            <w:pPr>
              <w:pStyle w:val="Table10ptText-ASDEFCON"/>
            </w:pPr>
            <w:r w:rsidRPr="00933C78">
              <w:t>Training Support (6.4.6.1a and 6.4.6.2 only)</w:t>
            </w:r>
          </w:p>
        </w:tc>
      </w:tr>
    </w:tbl>
    <w:p w14:paraId="04990DC7" w14:textId="77777777" w:rsidR="00402977" w:rsidRPr="00933C78" w:rsidRDefault="00402977" w:rsidP="00402977">
      <w:pPr>
        <w:pStyle w:val="ASDEFCONOptionSpace"/>
      </w:pPr>
    </w:p>
    <w:p w14:paraId="7EB23579" w14:textId="3A6BEBF5" w:rsidR="00402977" w:rsidRPr="00933C78" w:rsidRDefault="003C23F3" w:rsidP="00402977">
      <w:pPr>
        <w:pStyle w:val="ATTANNLV1-ASDEFCON"/>
      </w:pPr>
      <w:bookmarkStart w:id="31" w:name="_Ref143244223"/>
      <w:r w:rsidRPr="00933C78">
        <w:rPr>
          <w:caps w:val="0"/>
        </w:rPr>
        <w:t>SUPPORT RESOURCES (CORE)</w:t>
      </w:r>
      <w:bookmarkEnd w:id="31"/>
    </w:p>
    <w:p w14:paraId="15BA6D47" w14:textId="516CDD58" w:rsidR="00402977" w:rsidRPr="00933C78" w:rsidRDefault="00402977" w:rsidP="00402977">
      <w:pPr>
        <w:pStyle w:val="NoteToTenderers-ASDEFCON"/>
      </w:pPr>
      <w:r w:rsidRPr="00933C78">
        <w:t xml:space="preserve">Note to tenderers:  </w:t>
      </w:r>
      <w:r>
        <w:t>Full</w:t>
      </w:r>
      <w:r w:rsidRPr="00933C78">
        <w:t xml:space="preserve"> lists of Support Resources </w:t>
      </w:r>
      <w:r>
        <w:t xml:space="preserve">are not </w:t>
      </w:r>
      <w:r w:rsidRPr="00933C78">
        <w:t xml:space="preserve">to </w:t>
      </w:r>
      <w:r>
        <w:t>be tendered as these can only be finalised under any resultant Contract</w:t>
      </w:r>
      <w:r w:rsidRPr="00933C78">
        <w:t xml:space="preserve">.  </w:t>
      </w:r>
      <w:r>
        <w:t>Tendered</w:t>
      </w:r>
      <w:r w:rsidRPr="00933C78">
        <w:t xml:space="preserve"> information should enhance Commonwealth understanding of the draft Support System Description and </w:t>
      </w:r>
      <w:r>
        <w:t>N</w:t>
      </w:r>
      <w:r w:rsidRPr="00933C78">
        <w:t>ot-</w:t>
      </w:r>
      <w:r>
        <w:t>T</w:t>
      </w:r>
      <w:r w:rsidRPr="00933C78">
        <w:t>o-</w:t>
      </w:r>
      <w:r>
        <w:t>E</w:t>
      </w:r>
      <w:r w:rsidRPr="00933C78">
        <w:t xml:space="preserve">xceed </w:t>
      </w:r>
      <w:r>
        <w:t xml:space="preserve">(NTE) </w:t>
      </w:r>
      <w:r w:rsidRPr="00933C78">
        <w:t>prices for Support Resources (</w:t>
      </w:r>
      <w:r>
        <w:t>refer</w:t>
      </w:r>
      <w:r w:rsidRPr="00933C78">
        <w:t xml:space="preserve"> TDR D</w:t>
      </w:r>
      <w:r>
        <w:t>-1</w:t>
      </w:r>
      <w:r w:rsidRPr="00933C78">
        <w:t>).</w:t>
      </w:r>
      <w:r>
        <w:t xml:space="preserve">  The response should focus on items that influence the Support System Description and/or that represent a significant portion of the NTE prices.</w:t>
      </w:r>
    </w:p>
    <w:p w14:paraId="2BFEFC42" w14:textId="77777777" w:rsidR="00402977" w:rsidRPr="0085302A" w:rsidRDefault="00402977" w:rsidP="00402977">
      <w:pPr>
        <w:pStyle w:val="ATTANNLV2-ASDEFCON"/>
      </w:pPr>
      <w:bookmarkStart w:id="32" w:name="_Ref143240681"/>
      <w:r w:rsidRPr="0085302A">
        <w:t>Tenderers are to provide a draft provisioning lists for:</w:t>
      </w:r>
      <w:bookmarkEnd w:id="32"/>
    </w:p>
    <w:p w14:paraId="7020440B" w14:textId="77777777" w:rsidR="00402977" w:rsidRPr="0085302A" w:rsidRDefault="00402977" w:rsidP="00402977">
      <w:pPr>
        <w:pStyle w:val="ATTANNLV3-ASDEFCON"/>
      </w:pPr>
      <w:r w:rsidRPr="0085302A">
        <w:t>Spares (for Mission Systems and other Support Resources);</w:t>
      </w:r>
    </w:p>
    <w:p w14:paraId="20DF528F" w14:textId="77777777" w:rsidR="00402977" w:rsidRPr="0085302A" w:rsidRDefault="00402977" w:rsidP="00402977">
      <w:pPr>
        <w:pStyle w:val="ATTANNLV3-ASDEFCON"/>
      </w:pPr>
      <w:r w:rsidRPr="0085302A">
        <w:t>Support and Test Equipment (S&amp;TE);</w:t>
      </w:r>
    </w:p>
    <w:p w14:paraId="326EF577" w14:textId="77777777" w:rsidR="00402977" w:rsidRPr="0085302A" w:rsidRDefault="00402977" w:rsidP="00402977">
      <w:pPr>
        <w:pStyle w:val="ATTANNLV3-ASDEFCON"/>
      </w:pPr>
      <w:r w:rsidRPr="0085302A">
        <w:t>Training Equipment; and</w:t>
      </w:r>
    </w:p>
    <w:p w14:paraId="65CBB4F0" w14:textId="77777777" w:rsidR="00402977" w:rsidRPr="0085302A" w:rsidRDefault="00402977" w:rsidP="00402977">
      <w:pPr>
        <w:pStyle w:val="ATTANNLV3-ASDEFCON"/>
      </w:pPr>
      <w:r w:rsidRPr="0085302A">
        <w:t>if applicable, high-value (typically special-to-type) Packaging.</w:t>
      </w:r>
    </w:p>
    <w:p w14:paraId="52E94BCE" w14:textId="47B8FF97" w:rsidR="00402977" w:rsidRPr="0085302A" w:rsidRDefault="00402977" w:rsidP="00402977">
      <w:pPr>
        <w:pStyle w:val="ATTANNLV2-ASDEFCON"/>
      </w:pPr>
      <w:r w:rsidRPr="0085302A">
        <w:t xml:space="preserve">The draft provisioning lists, required by clause </w:t>
      </w:r>
      <w:r w:rsidRPr="0085302A">
        <w:fldChar w:fldCharType="begin"/>
      </w:r>
      <w:r w:rsidRPr="0085302A">
        <w:instrText xml:space="preserve"> REF _Ref143240681 \r \h  \* MERGEFORMAT </w:instrText>
      </w:r>
      <w:r w:rsidRPr="0085302A">
        <w:fldChar w:fldCharType="separate"/>
      </w:r>
      <w:r w:rsidR="003C23F3">
        <w:t>9.1</w:t>
      </w:r>
      <w:r w:rsidRPr="0085302A">
        <w:fldChar w:fldCharType="end"/>
      </w:r>
      <w:r w:rsidRPr="0085302A">
        <w:t xml:space="preserve">, are to list </w:t>
      </w:r>
      <w:r>
        <w:t>the</w:t>
      </w:r>
      <w:r w:rsidRPr="0085302A">
        <w:t xml:space="preserve"> high-value items and groups of other items (eg, spare ‘engine’ and ‘lower value engine spares’) and include:</w:t>
      </w:r>
    </w:p>
    <w:p w14:paraId="5B0DF7E6" w14:textId="77777777" w:rsidR="00402977" w:rsidRPr="0085302A" w:rsidRDefault="00402977" w:rsidP="00402977">
      <w:pPr>
        <w:pStyle w:val="ATTANNLV3-ASDEFCON"/>
      </w:pPr>
      <w:r w:rsidRPr="0085302A">
        <w:t>the item name for high-value items, or a name for each group of other items;</w:t>
      </w:r>
    </w:p>
    <w:p w14:paraId="41EC1922" w14:textId="77777777" w:rsidR="00402977" w:rsidRPr="0085302A" w:rsidRDefault="00402977" w:rsidP="00402977">
      <w:pPr>
        <w:pStyle w:val="ATTANNLV3-ASDEFCON"/>
      </w:pPr>
      <w:r w:rsidRPr="0085302A">
        <w:t>for existing high-value items, the reference number / part number, and NSN if available;</w:t>
      </w:r>
    </w:p>
    <w:p w14:paraId="198CFA61" w14:textId="77777777" w:rsidR="00402977" w:rsidRPr="0085302A" w:rsidRDefault="00402977" w:rsidP="00402977">
      <w:pPr>
        <w:pStyle w:val="ATTANNLV3-ASDEFCON"/>
      </w:pPr>
      <w:r w:rsidRPr="0085302A">
        <w:t>for high-value items, the estimated/recommended quantity required; and</w:t>
      </w:r>
    </w:p>
    <w:p w14:paraId="506E2A96" w14:textId="77777777" w:rsidR="00402977" w:rsidRPr="0085302A" w:rsidRDefault="00402977" w:rsidP="00402977">
      <w:pPr>
        <w:pStyle w:val="ATTANNLV3-ASDEFCON"/>
      </w:pPr>
      <w:r w:rsidRPr="0085302A">
        <w:t xml:space="preserve">the </w:t>
      </w:r>
      <w:r>
        <w:t>unit</w:t>
      </w:r>
      <w:r w:rsidRPr="0085302A">
        <w:t xml:space="preserve"> price and a price for the recommended quantity </w:t>
      </w:r>
      <w:r>
        <w:t xml:space="preserve">for each </w:t>
      </w:r>
      <w:r w:rsidRPr="0085302A">
        <w:t xml:space="preserve">of </w:t>
      </w:r>
      <w:r>
        <w:t xml:space="preserve">the </w:t>
      </w:r>
      <w:r w:rsidRPr="0085302A">
        <w:t>high-value items, and the estimated price for each group of other items, in source currencies.</w:t>
      </w:r>
    </w:p>
    <w:p w14:paraId="2D64A40B" w14:textId="32341C0F" w:rsidR="00402977" w:rsidRPr="0085302A" w:rsidRDefault="00402977" w:rsidP="00402977">
      <w:pPr>
        <w:pStyle w:val="ATTANNLV2-ASDEFCON"/>
      </w:pPr>
      <w:r w:rsidRPr="0085302A">
        <w:t xml:space="preserve">Tenderers are to describe the method and rationale used to determine each draft provisioning list required by clause </w:t>
      </w:r>
      <w:r w:rsidRPr="0085302A">
        <w:rPr>
          <w:szCs w:val="40"/>
        </w:rPr>
        <w:fldChar w:fldCharType="begin"/>
      </w:r>
      <w:r w:rsidRPr="0085302A">
        <w:instrText xml:space="preserve"> REF _Ref143240681 \r \h  \* MERGEFORMAT </w:instrText>
      </w:r>
      <w:r w:rsidRPr="0085302A">
        <w:rPr>
          <w:szCs w:val="40"/>
        </w:rPr>
      </w:r>
      <w:r w:rsidRPr="0085302A">
        <w:rPr>
          <w:szCs w:val="40"/>
        </w:rPr>
        <w:fldChar w:fldCharType="separate"/>
      </w:r>
      <w:r w:rsidR="003C23F3">
        <w:t>9.1</w:t>
      </w:r>
      <w:r w:rsidRPr="0085302A">
        <w:rPr>
          <w:szCs w:val="40"/>
        </w:rPr>
        <w:fldChar w:fldCharType="end"/>
      </w:r>
      <w:r w:rsidRPr="0085302A">
        <w:t xml:space="preserve">, </w:t>
      </w:r>
      <w:r>
        <w:t>consistent with the requirements and</w:t>
      </w:r>
      <w:r w:rsidRPr="0085302A">
        <w:t xml:space="preserve"> support concepts in the FPS and the OCD, and the draft Support System Description (cross-referencing the response to TDR F-</w:t>
      </w:r>
      <w:r>
        <w:fldChar w:fldCharType="begin"/>
      </w:r>
      <w:r>
        <w:instrText xml:space="preserve"> REF _Ref449444801 \r \h </w:instrText>
      </w:r>
      <w:r>
        <w:fldChar w:fldCharType="separate"/>
      </w:r>
      <w:r w:rsidR="003C23F3">
        <w:t>7</w:t>
      </w:r>
      <w:r>
        <w:fldChar w:fldCharType="end"/>
      </w:r>
      <w:r w:rsidRPr="0085302A">
        <w:t>, for clause 6.2.3.3 of DID-ILS-DES-SSDESC, as applicable).</w:t>
      </w:r>
    </w:p>
    <w:p w14:paraId="08F614E3" w14:textId="003DD086" w:rsidR="00402977" w:rsidRPr="00933C78" w:rsidRDefault="00402977" w:rsidP="00402977">
      <w:pPr>
        <w:pStyle w:val="ATTANNLV2-ASDEFCON"/>
      </w:pPr>
      <w:r>
        <w:t xml:space="preserve">For each </w:t>
      </w:r>
      <w:r w:rsidRPr="00933C78">
        <w:t xml:space="preserve">major item </w:t>
      </w:r>
      <w:r>
        <w:t xml:space="preserve">of </w:t>
      </w:r>
      <w:r w:rsidRPr="00933C78">
        <w:t>S&amp;TE</w:t>
      </w:r>
      <w:r>
        <w:t xml:space="preserve"> and Training Equipment or facility (eg, a Software support facility or Training facility) </w:t>
      </w:r>
      <w:r w:rsidRPr="00933C78">
        <w:t>that require</w:t>
      </w:r>
      <w:r>
        <w:t>s</w:t>
      </w:r>
      <w:r w:rsidRPr="00933C78">
        <w:t xml:space="preserve"> design and development, </w:t>
      </w:r>
      <w:r>
        <w:t>tenderers are to</w:t>
      </w:r>
      <w:r w:rsidRPr="00933C78">
        <w:t xml:space="preserve"> describe</w:t>
      </w:r>
      <w:r>
        <w:t xml:space="preserve"> the</w:t>
      </w:r>
      <w:r w:rsidRPr="00933C78">
        <w:t>:</w:t>
      </w:r>
    </w:p>
    <w:p w14:paraId="638C089A" w14:textId="77777777" w:rsidR="00402977" w:rsidRPr="00933C78" w:rsidRDefault="00402977" w:rsidP="00402977">
      <w:pPr>
        <w:pStyle w:val="ATTANNLV3-ASDEFCON"/>
      </w:pPr>
      <w:r>
        <w:t>functions to be</w:t>
      </w:r>
      <w:r w:rsidRPr="00933C78">
        <w:t xml:space="preserve"> performed including, if applicable, </w:t>
      </w:r>
      <w:r>
        <w:t xml:space="preserve">for </w:t>
      </w:r>
      <w:r w:rsidRPr="00933C78">
        <w:t xml:space="preserve">different states </w:t>
      </w:r>
      <w:r>
        <w:t>or</w:t>
      </w:r>
      <w:r w:rsidRPr="00933C78">
        <w:t xml:space="preserve"> modes;</w:t>
      </w:r>
    </w:p>
    <w:p w14:paraId="0E32E85F" w14:textId="77777777" w:rsidR="00402977" w:rsidRPr="00933C78" w:rsidRDefault="00402977" w:rsidP="00402977">
      <w:pPr>
        <w:pStyle w:val="ATTANNLV3-ASDEFCON"/>
      </w:pPr>
      <w:r>
        <w:t>major</w:t>
      </w:r>
      <w:r w:rsidRPr="00933C78">
        <w:t xml:space="preserve"> design drivers</w:t>
      </w:r>
      <w:r>
        <w:t>, assumptions,</w:t>
      </w:r>
      <w:r w:rsidRPr="00933C78">
        <w:t xml:space="preserve"> constraints </w:t>
      </w:r>
      <w:r>
        <w:t>and key dependencies</w:t>
      </w:r>
      <w:r w:rsidRPr="00933C78">
        <w:t xml:space="preserve">, including </w:t>
      </w:r>
      <w:r>
        <w:t>any</w:t>
      </w:r>
      <w:r w:rsidRPr="00933C78">
        <w:t xml:space="preserve"> interfaces </w:t>
      </w:r>
      <w:r>
        <w:t>to</w:t>
      </w:r>
      <w:r w:rsidRPr="00933C78">
        <w:t xml:space="preserve"> Defence systems and infrastructure; and</w:t>
      </w:r>
    </w:p>
    <w:p w14:paraId="5209319E" w14:textId="77777777" w:rsidR="00402977" w:rsidRDefault="00402977" w:rsidP="00402977">
      <w:pPr>
        <w:pStyle w:val="ATTANNLV3-ASDEFCON"/>
      </w:pPr>
      <w:r>
        <w:t xml:space="preserve">design </w:t>
      </w:r>
      <w:r w:rsidRPr="00933C78">
        <w:t>maturity of the item</w:t>
      </w:r>
      <w:r>
        <w:t xml:space="preserve"> / facility, summarising the </w:t>
      </w:r>
      <w:r w:rsidRPr="00933C78">
        <w:t>development</w:t>
      </w:r>
      <w:r>
        <w:t xml:space="preserve"> strategy and</w:t>
      </w:r>
      <w:r w:rsidRPr="00933C78">
        <w:t xml:space="preserve"> </w:t>
      </w:r>
      <w:r>
        <w:t>referring to the</w:t>
      </w:r>
      <w:r w:rsidRPr="006419CD">
        <w:t xml:space="preserve"> </w:t>
      </w:r>
      <w:r>
        <w:t>applicable engineering and ILS strategies provided in response to TDR-E</w:t>
      </w:r>
      <w:r w:rsidRPr="00933C78">
        <w:t>.</w:t>
      </w:r>
    </w:p>
    <w:p w14:paraId="45C16193" w14:textId="0F69F104" w:rsidR="00402977" w:rsidRPr="00933C78" w:rsidRDefault="00402977" w:rsidP="00402977">
      <w:pPr>
        <w:pStyle w:val="NoteToDrafters-ASDEFCON"/>
      </w:pPr>
      <w:r w:rsidRPr="00933C78">
        <w:t>Note to drafters:  If new/modified</w:t>
      </w:r>
      <w:r w:rsidRPr="001250F7">
        <w:t xml:space="preserve"> </w:t>
      </w:r>
      <w:r w:rsidRPr="00933C78">
        <w:t xml:space="preserve">Commonwealth Facilities are likely, liaise with </w:t>
      </w:r>
      <w:r w:rsidRPr="00443983">
        <w:rPr>
          <w:color w:val="FFFFFF" w:themeColor="background1"/>
        </w:rPr>
        <w:t xml:space="preserve">SEG </w:t>
      </w:r>
      <w:r>
        <w:t>for</w:t>
      </w:r>
      <w:r w:rsidRPr="00933C78">
        <w:t xml:space="preserve"> </w:t>
      </w:r>
      <w:r>
        <w:t xml:space="preserve">further </w:t>
      </w:r>
      <w:r w:rsidRPr="00933C78">
        <w:t xml:space="preserve">information.  </w:t>
      </w:r>
      <w:r>
        <w:t>R</w:t>
      </w:r>
      <w:r w:rsidRPr="00933C78">
        <w:t>efer to DID-ILS-FAC-FRAR</w:t>
      </w:r>
      <w:r w:rsidRPr="00933C78" w:rsidDel="00C23BE5">
        <w:t xml:space="preserve"> </w:t>
      </w:r>
      <w:r>
        <w:t>and amend</w:t>
      </w:r>
      <w:r w:rsidRPr="00933C78">
        <w:t xml:space="preserve"> the following clause</w:t>
      </w:r>
      <w:r>
        <w:t xml:space="preserve"> if</w:t>
      </w:r>
      <w:r w:rsidRPr="00933C78">
        <w:t xml:space="preserve"> require</w:t>
      </w:r>
      <w:r>
        <w:t>d</w:t>
      </w:r>
      <w:r w:rsidRPr="00933C78">
        <w:t>.</w:t>
      </w:r>
    </w:p>
    <w:p w14:paraId="26C922D0" w14:textId="37B451A9" w:rsidR="00402977" w:rsidRPr="00933C78" w:rsidRDefault="00402977" w:rsidP="00402977">
      <w:pPr>
        <w:pStyle w:val="NoteToTenderers-ASDEFCON"/>
      </w:pPr>
      <w:r w:rsidRPr="00933C78">
        <w:t xml:space="preserve">Note to tenderers:  The Commonwealth </w:t>
      </w:r>
      <w:r>
        <w:t xml:space="preserve">wants </w:t>
      </w:r>
      <w:r w:rsidRPr="00933C78">
        <w:t xml:space="preserve">to understand the scope of </w:t>
      </w:r>
      <w:r>
        <w:t xml:space="preserve">new </w:t>
      </w:r>
      <w:r w:rsidRPr="00933C78">
        <w:t>Commonwealth Facilities</w:t>
      </w:r>
      <w:r>
        <w:t xml:space="preserve"> and/or any changes that may be</w:t>
      </w:r>
      <w:r w:rsidRPr="00933C78">
        <w:t xml:space="preserve"> required</w:t>
      </w:r>
      <w:r>
        <w:t>.</w:t>
      </w:r>
    </w:p>
    <w:p w14:paraId="0D495A4F" w14:textId="1C0BCBB7" w:rsidR="00402977" w:rsidRPr="00933C78" w:rsidRDefault="00402977" w:rsidP="00402977">
      <w:pPr>
        <w:pStyle w:val="ATTANNLV2-ASDEFCON"/>
      </w:pPr>
      <w:r w:rsidRPr="00933C78">
        <w:rPr>
          <w:b/>
        </w:rPr>
        <w:t xml:space="preserve">Facilities.  </w:t>
      </w:r>
      <w:r w:rsidRPr="00933C78">
        <w:t xml:space="preserve">Tenderers are to provide a summary of any new and/or modified Commonwealth Facilities </w:t>
      </w:r>
      <w:r>
        <w:t xml:space="preserve">required </w:t>
      </w:r>
      <w:r w:rsidRPr="00933C78">
        <w:t xml:space="preserve">to enable the Commonwealth, and other parties (including contractors), to undertake the operation, </w:t>
      </w:r>
      <w:r>
        <w:t>sustainment</w:t>
      </w:r>
      <w:r w:rsidRPr="00933C78">
        <w:t xml:space="preserve"> and disposal of </w:t>
      </w:r>
      <w:r>
        <w:t xml:space="preserve">components of </w:t>
      </w:r>
      <w:r w:rsidRPr="00933C78">
        <w:t xml:space="preserve">the </w:t>
      </w:r>
      <w:r>
        <w:t>Materiel</w:t>
      </w:r>
      <w:r w:rsidRPr="00933C78">
        <w:t xml:space="preserve"> System.</w:t>
      </w:r>
    </w:p>
    <w:p w14:paraId="521A4CE2" w14:textId="1A207EED" w:rsidR="00402977" w:rsidRDefault="00402977" w:rsidP="00402977">
      <w:pPr>
        <w:pStyle w:val="ATTANNLV2-ASDEFCON"/>
      </w:pPr>
      <w:bookmarkStart w:id="33" w:name="_Ref11421948"/>
      <w:r w:rsidRPr="00933C78">
        <w:rPr>
          <w:b/>
        </w:rPr>
        <w:t xml:space="preserve">Technical Data.  </w:t>
      </w:r>
      <w:r w:rsidRPr="00933C78">
        <w:t xml:space="preserve">Tenderers are to provide a draft </w:t>
      </w:r>
      <w:r>
        <w:t xml:space="preserve">Support System </w:t>
      </w:r>
      <w:r w:rsidRPr="00933C78">
        <w:t>Technical Data List (</w:t>
      </w:r>
      <w:r>
        <w:t>SS</w:t>
      </w:r>
      <w:r w:rsidRPr="00933C78">
        <w:t xml:space="preserve">TDL), for Technical Data </w:t>
      </w:r>
      <w:r>
        <w:t>(TD) that would be required</w:t>
      </w:r>
      <w:r w:rsidRPr="00933C78">
        <w:t xml:space="preserve"> for the purposes of in-service support,</w:t>
      </w:r>
      <w:r>
        <w:t xml:space="preserve"> identifying for each item of TD:</w:t>
      </w:r>
      <w:bookmarkEnd w:id="33"/>
    </w:p>
    <w:p w14:paraId="56045F2E" w14:textId="77777777" w:rsidR="00402977" w:rsidRPr="00FE3A9B" w:rsidRDefault="00402977" w:rsidP="00402977">
      <w:pPr>
        <w:pStyle w:val="ATTANNLV3-ASDEFCON"/>
      </w:pPr>
      <w:r>
        <w:t>the item reference number, document number or drawing number, as applicable;</w:t>
      </w:r>
    </w:p>
    <w:p w14:paraId="00C442D4" w14:textId="61451144" w:rsidR="00402977" w:rsidRPr="00FE3A9B" w:rsidRDefault="00402977" w:rsidP="00402977">
      <w:pPr>
        <w:pStyle w:val="ATTANNLV3-ASDEFCON"/>
      </w:pPr>
      <w:r>
        <w:t>t</w:t>
      </w:r>
      <w:r w:rsidRPr="00FE3A9B">
        <w:t xml:space="preserve">he name or title of the </w:t>
      </w:r>
      <w:r>
        <w:t>item of TD;</w:t>
      </w:r>
    </w:p>
    <w:p w14:paraId="04446DB3" w14:textId="77777777" w:rsidR="00402977" w:rsidRPr="00FE3A9B" w:rsidRDefault="00402977" w:rsidP="00402977">
      <w:pPr>
        <w:pStyle w:val="ATTANNLV3-ASDEFCON"/>
      </w:pPr>
      <w:r>
        <w:t>its</w:t>
      </w:r>
      <w:r w:rsidRPr="00FE3A9B">
        <w:t xml:space="preserve"> purpose </w:t>
      </w:r>
      <w:r>
        <w:t>or use (if not self-evident from the name or title);</w:t>
      </w:r>
    </w:p>
    <w:p w14:paraId="503125B9" w14:textId="46DD9CC1" w:rsidR="00402977" w:rsidRPr="00FE3A9B" w:rsidRDefault="00402977" w:rsidP="00402977">
      <w:pPr>
        <w:pStyle w:val="ATTANNLV3-ASDEFCON"/>
      </w:pPr>
      <w:r>
        <w:t xml:space="preserve">the product identifier and the name for the system / sub-system / </w:t>
      </w:r>
      <w:r w:rsidRPr="00014E0D">
        <w:t xml:space="preserve">Configuration Item (CI) </w:t>
      </w:r>
      <w:r>
        <w:t>/ end-product (including hardware and Software) to which the TD relates;</w:t>
      </w:r>
    </w:p>
    <w:p w14:paraId="08810A4D" w14:textId="2BCB7C48" w:rsidR="00402977" w:rsidRPr="00FE3A9B" w:rsidRDefault="00402977" w:rsidP="00402977">
      <w:pPr>
        <w:pStyle w:val="ATTANNLV3-ASDEFCON"/>
      </w:pPr>
      <w:r>
        <w:t>the source (eg, internal, or the name of Subcontractor / supplier that would provide it);</w:t>
      </w:r>
    </w:p>
    <w:p w14:paraId="5974E943" w14:textId="77777777" w:rsidR="00402977" w:rsidRDefault="00402977" w:rsidP="00402977">
      <w:pPr>
        <w:pStyle w:val="ATTANNLV3-ASDEFCON"/>
      </w:pPr>
      <w:r>
        <w:lastRenderedPageBreak/>
        <w:t>if applicable, cross-reference to the ‘</w:t>
      </w:r>
      <w:r w:rsidRPr="008B18C5">
        <w:t>Unique Line Item Description</w:t>
      </w:r>
      <w:r>
        <w:t>’ entry in the tendered Technical Data and Software Rights (TDSR) Schedule (refer TDR C-5);</w:t>
      </w:r>
    </w:p>
    <w:p w14:paraId="75259F81" w14:textId="386B99BE" w:rsidR="00402977" w:rsidDel="003F1745" w:rsidRDefault="00402977" w:rsidP="00402977">
      <w:pPr>
        <w:pStyle w:val="ATTANNLV3-ASDEFCON"/>
      </w:pPr>
      <w:r>
        <w:t>any other restrictions (eg, Export Approval), identifying the related licence or agreement;</w:t>
      </w:r>
    </w:p>
    <w:p w14:paraId="3F6514D8" w14:textId="7A0E54A2" w:rsidR="00402977" w:rsidRPr="00FE3A9B" w:rsidRDefault="00402977" w:rsidP="00402977">
      <w:pPr>
        <w:pStyle w:val="ATTANNLV3-ASDEFCON"/>
      </w:pPr>
      <w:r>
        <w:t>if applicable, the Australian or foreign s</w:t>
      </w:r>
      <w:r w:rsidRPr="00FE3A9B">
        <w:t>ecurity classification</w:t>
      </w:r>
      <w:r>
        <w:t>;</w:t>
      </w:r>
    </w:p>
    <w:p w14:paraId="23DD7B69" w14:textId="79C2FAC4" w:rsidR="00402977" w:rsidRDefault="00402977" w:rsidP="00402977">
      <w:pPr>
        <w:pStyle w:val="ATTANNLV3-ASDEFCON"/>
      </w:pPr>
      <w:r>
        <w:t>t</w:t>
      </w:r>
      <w:r w:rsidRPr="00FE3A9B">
        <w:t xml:space="preserve">he end-user of the </w:t>
      </w:r>
      <w:r w:rsidR="004326AA">
        <w:t>TD</w:t>
      </w:r>
      <w:r w:rsidRPr="00FE3A9B" w:rsidDel="00FD38A0">
        <w:t xml:space="preserve"> </w:t>
      </w:r>
      <w:r w:rsidRPr="00FE3A9B">
        <w:t>(</w:t>
      </w:r>
      <w:r>
        <w:t>eg, system operator,</w:t>
      </w:r>
      <w:r w:rsidRPr="00FE3A9B">
        <w:t xml:space="preserve"> </w:t>
      </w:r>
      <w:r>
        <w:t xml:space="preserve">ADF maintenance unit, </w:t>
      </w:r>
      <w:r w:rsidRPr="00FE3A9B">
        <w:t>Contractor</w:t>
      </w:r>
      <w:r>
        <w:t xml:space="preserve"> (Support), or other Associated Party</w:t>
      </w:r>
      <w:r w:rsidRPr="00FE3A9B">
        <w:t>)</w:t>
      </w:r>
      <w:r>
        <w:t>;</w:t>
      </w:r>
      <w:r w:rsidRPr="00646688">
        <w:t xml:space="preserve"> </w:t>
      </w:r>
      <w:r>
        <w:t>and</w:t>
      </w:r>
    </w:p>
    <w:p w14:paraId="02D435ED" w14:textId="416AD75C" w:rsidR="00402977" w:rsidRPr="00FE3A9B" w:rsidRDefault="00402977" w:rsidP="00402977">
      <w:pPr>
        <w:pStyle w:val="ATTANNLV3-ASDEFCON"/>
      </w:pPr>
      <w:r>
        <w:t>its</w:t>
      </w:r>
      <w:r w:rsidRPr="00933C78">
        <w:t xml:space="preserve"> developmental status </w:t>
      </w:r>
      <w:r>
        <w:t>(eg, existing, to be modified, or to be developed).</w:t>
      </w:r>
    </w:p>
    <w:bookmarkEnd w:id="26"/>
    <w:p w14:paraId="22258337" w14:textId="0D11A038" w:rsidR="00402977" w:rsidRPr="00933C78" w:rsidRDefault="003C23F3" w:rsidP="00402977">
      <w:pPr>
        <w:pStyle w:val="ATTANNLV1-ASDEFCON"/>
      </w:pPr>
      <w:r w:rsidRPr="00933C78">
        <w:rPr>
          <w:caps w:val="0"/>
        </w:rPr>
        <w:t>PROBLEMATIC SUBSTANCES IN SUPPLIES (CORE)</w:t>
      </w:r>
    </w:p>
    <w:p w14:paraId="14279EB7" w14:textId="408F3911" w:rsidR="00402977" w:rsidRPr="00933C78" w:rsidRDefault="00402977" w:rsidP="00402977">
      <w:pPr>
        <w:pStyle w:val="NoteToDrafters-ASDEFCON"/>
      </w:pPr>
      <w:r w:rsidRPr="00933C78">
        <w:t xml:space="preserve">Note to drafters: </w:t>
      </w:r>
      <w:r>
        <w:t xml:space="preserve"> C</w:t>
      </w:r>
      <w:r w:rsidRPr="00933C78">
        <w:t>heck Defence’s internet</w:t>
      </w:r>
      <w:r>
        <w:t xml:space="preserve"> site for availability of the Defence policies in the note to tenderers</w:t>
      </w:r>
      <w:r w:rsidRPr="00933C78">
        <w:t>.</w:t>
      </w:r>
      <w:r>
        <w:t xml:space="preserve">  If no longer available, copies should be provided with the RFT.</w:t>
      </w:r>
    </w:p>
    <w:p w14:paraId="4F0092C5" w14:textId="541E8008" w:rsidR="00402977" w:rsidRPr="00933C78" w:rsidRDefault="00402977" w:rsidP="00402977">
      <w:pPr>
        <w:pStyle w:val="NoteToTenderers-ASDEFCON"/>
      </w:pPr>
      <w:r w:rsidRPr="00933C78">
        <w:t xml:space="preserve">Note to tenderers:  </w:t>
      </w:r>
      <w:r>
        <w:t>Refer to</w:t>
      </w:r>
      <w:r w:rsidRPr="00933C78">
        <w:t xml:space="preserve"> the Defence Safety Manual</w:t>
      </w:r>
      <w:r w:rsidRPr="008E63DE">
        <w:t xml:space="preserve"> </w:t>
      </w:r>
      <w:r>
        <w:t>for</w:t>
      </w:r>
      <w:r w:rsidRPr="00933C78">
        <w:t xml:space="preserve"> Hazardous Chemicals</w:t>
      </w:r>
      <w:r>
        <w:t>, and</w:t>
      </w:r>
      <w:r w:rsidRPr="00933C78">
        <w:t xml:space="preserve"> </w:t>
      </w:r>
      <w:r>
        <w:t xml:space="preserve">the Product Support Manual for </w:t>
      </w:r>
      <w:r w:rsidRPr="00933C78">
        <w:t xml:space="preserve">Ozone Depleting Substances and Synthetic Greenhouse Gases.  Problematic Substances in Supplies require Approval </w:t>
      </w:r>
      <w:r>
        <w:t xml:space="preserve">under any resultant Contract, which will </w:t>
      </w:r>
      <w:r w:rsidRPr="00933C78">
        <w:t xml:space="preserve">not be </w:t>
      </w:r>
      <w:r>
        <w:t>given</w:t>
      </w:r>
      <w:r w:rsidRPr="00933C78">
        <w:t xml:space="preserve"> if </w:t>
      </w:r>
      <w:r>
        <w:t xml:space="preserve">it </w:t>
      </w:r>
      <w:r w:rsidRPr="00933C78">
        <w:t>infringe</w:t>
      </w:r>
      <w:r>
        <w:t>s</w:t>
      </w:r>
      <w:r w:rsidRPr="00933C78">
        <w:t xml:space="preserve"> any </w:t>
      </w:r>
      <w:r>
        <w:t>Commonwealth</w:t>
      </w:r>
      <w:r w:rsidRPr="00933C78">
        <w:t>, State or Territory legislation.</w:t>
      </w:r>
      <w:r>
        <w:t xml:space="preserve">  The tender response</w:t>
      </w:r>
      <w:r w:rsidRPr="00933C78">
        <w:t xml:space="preserve"> is to </w:t>
      </w:r>
      <w:r>
        <w:t>identify</w:t>
      </w:r>
      <w:r w:rsidRPr="00933C78">
        <w:t xml:space="preserve"> </w:t>
      </w:r>
      <w:r>
        <w:t xml:space="preserve">the following </w:t>
      </w:r>
      <w:r w:rsidRPr="00933C78">
        <w:t xml:space="preserve">hazards in </w:t>
      </w:r>
      <w:r>
        <w:t>known</w:t>
      </w:r>
      <w:r w:rsidRPr="00933C78">
        <w:t xml:space="preserve"> system components and, to the extent practicable, the </w:t>
      </w:r>
      <w:r>
        <w:t xml:space="preserve">components yet </w:t>
      </w:r>
      <w:r w:rsidRPr="00933C78">
        <w:t xml:space="preserve">to be </w:t>
      </w:r>
      <w:r>
        <w:t xml:space="preserve">selected or </w:t>
      </w:r>
      <w:r w:rsidRPr="00933C78">
        <w:t>developed.</w:t>
      </w:r>
    </w:p>
    <w:p w14:paraId="640B638F" w14:textId="77777777" w:rsidR="00402977" w:rsidRPr="00933C78" w:rsidRDefault="00402977" w:rsidP="00402977">
      <w:pPr>
        <w:pStyle w:val="ATTANNLV2-ASDEFCON"/>
      </w:pPr>
      <w:bookmarkStart w:id="34" w:name="_Ref508984309"/>
      <w:r w:rsidRPr="00933C78">
        <w:t xml:space="preserve">Tenderers are to </w:t>
      </w:r>
      <w:r>
        <w:t xml:space="preserve">summarise the </w:t>
      </w:r>
      <w:r w:rsidRPr="00933C78">
        <w:t xml:space="preserve">following hazards </w:t>
      </w:r>
      <w:r>
        <w:t xml:space="preserve">if they are </w:t>
      </w:r>
      <w:r w:rsidRPr="00933C78">
        <w:t>to be contained in the Supplies:</w:t>
      </w:r>
      <w:bookmarkEnd w:id="34"/>
    </w:p>
    <w:p w14:paraId="23F7568B" w14:textId="77777777" w:rsidR="00402977" w:rsidRPr="00933C78" w:rsidRDefault="00402977" w:rsidP="00402977">
      <w:pPr>
        <w:pStyle w:val="ATTANNLV3-ASDEFCON"/>
      </w:pPr>
      <w:r w:rsidRPr="00933C78">
        <w:t>Hazardous Chemicals comprising:</w:t>
      </w:r>
    </w:p>
    <w:p w14:paraId="62BFD40E" w14:textId="77777777" w:rsidR="00402977" w:rsidRDefault="00402977" w:rsidP="00402977">
      <w:pPr>
        <w:pStyle w:val="ATTANNLV4-ASDEFCON"/>
      </w:pPr>
      <w:r w:rsidRPr="00933C78">
        <w:t>prohibited carcinogens</w:t>
      </w:r>
      <w:r>
        <w:t xml:space="preserve"> and</w:t>
      </w:r>
      <w:r w:rsidRPr="00933C78">
        <w:t xml:space="preserve"> restricted carcinogens, each as defined in subregulation 5(1) of the </w:t>
      </w:r>
      <w:r w:rsidRPr="00933C78">
        <w:rPr>
          <w:i/>
        </w:rPr>
        <w:t>Work Health and Safety Regulations 2011</w:t>
      </w:r>
      <w:r w:rsidRPr="00933C78">
        <w:t xml:space="preserve"> (Cth);</w:t>
      </w:r>
    </w:p>
    <w:p w14:paraId="74371AD0" w14:textId="77777777" w:rsidR="00402977" w:rsidRDefault="00402977" w:rsidP="00402977">
      <w:pPr>
        <w:pStyle w:val="ATTANNLV4-ASDEFCON"/>
      </w:pPr>
      <w:r w:rsidRPr="00933C78">
        <w:t>th</w:t>
      </w:r>
      <w:r>
        <w:t>os</w:t>
      </w:r>
      <w:r w:rsidRPr="00933C78">
        <w:t xml:space="preserve">e </w:t>
      </w:r>
      <w:r>
        <w:t xml:space="preserve">for </w:t>
      </w:r>
      <w:r w:rsidRPr="00933C78">
        <w:t>which</w:t>
      </w:r>
      <w:r>
        <w:t xml:space="preserve"> use</w:t>
      </w:r>
      <w:r w:rsidRPr="00933C78">
        <w:t xml:space="preserve"> is restricted under regulation 382 of the </w:t>
      </w:r>
      <w:r w:rsidRPr="00933C78">
        <w:rPr>
          <w:i/>
        </w:rPr>
        <w:t>Work Health and Safety Regulations 2011</w:t>
      </w:r>
      <w:r w:rsidRPr="00933C78">
        <w:t xml:space="preserve"> (Cth), including polychlorinated biphenyls;</w:t>
      </w:r>
      <w:r w:rsidRPr="004079E2">
        <w:t xml:space="preserve"> </w:t>
      </w:r>
      <w:r w:rsidRPr="00933C78">
        <w:t>and</w:t>
      </w:r>
    </w:p>
    <w:p w14:paraId="010C95D4" w14:textId="77777777" w:rsidR="00402977" w:rsidRPr="00933C78" w:rsidRDefault="00402977" w:rsidP="00402977">
      <w:pPr>
        <w:pStyle w:val="ATTANNLV4-ASDEFCON"/>
      </w:pPr>
      <w:r>
        <w:t>lead that, for in-</w:t>
      </w:r>
      <w:bookmarkEnd w:id="27"/>
      <w:r>
        <w:t>service support, requires a lead process</w:t>
      </w:r>
      <w:r w:rsidRPr="00286AEE">
        <w:t xml:space="preserve"> </w:t>
      </w:r>
      <w:r>
        <w:t>as described by regulation 39</w:t>
      </w:r>
      <w:r w:rsidRPr="00616E66">
        <w:t xml:space="preserve">2 of the </w:t>
      </w:r>
      <w:r w:rsidRPr="00616E66">
        <w:rPr>
          <w:i/>
        </w:rPr>
        <w:t>Work Health and Safety Regulations 2011</w:t>
      </w:r>
      <w:r w:rsidRPr="00616E66">
        <w:t xml:space="preserve"> (Cth</w:t>
      </w:r>
      <w:r>
        <w:t>);</w:t>
      </w:r>
    </w:p>
    <w:p w14:paraId="5ADC87A8" w14:textId="77777777" w:rsidR="00402977" w:rsidRPr="00933C78" w:rsidRDefault="00402977" w:rsidP="00402977">
      <w:pPr>
        <w:pStyle w:val="ATTANNLV3-ASDEFCON"/>
      </w:pPr>
      <w:r w:rsidRPr="00933C78">
        <w:t>Dangerous Goods;</w:t>
      </w:r>
    </w:p>
    <w:p w14:paraId="594D273A" w14:textId="77777777" w:rsidR="00402977" w:rsidRPr="00933C78" w:rsidRDefault="00402977" w:rsidP="00402977">
      <w:pPr>
        <w:pStyle w:val="ATTANNLV3-ASDEFCON"/>
      </w:pPr>
      <w:r w:rsidRPr="00933C78">
        <w:t>Ozone Depleting Substances;</w:t>
      </w:r>
      <w:r w:rsidRPr="00946096">
        <w:t xml:space="preserve"> </w:t>
      </w:r>
      <w:r w:rsidRPr="00933C78">
        <w:t>and</w:t>
      </w:r>
    </w:p>
    <w:p w14:paraId="7FE6B049" w14:textId="77777777" w:rsidR="00402977" w:rsidRPr="00933C78" w:rsidRDefault="00402977" w:rsidP="00402977">
      <w:pPr>
        <w:pStyle w:val="ATTANNLV3-ASDEFCON"/>
      </w:pPr>
      <w:r w:rsidRPr="00933C78">
        <w:t>Synthetic Greenhouse Gases</w:t>
      </w:r>
      <w:r>
        <w:t>.</w:t>
      </w:r>
    </w:p>
    <w:p w14:paraId="5005E704" w14:textId="75887E8C" w:rsidR="00402977" w:rsidRPr="00933C78" w:rsidRDefault="003C23F3" w:rsidP="00402977">
      <w:pPr>
        <w:pStyle w:val="ATTANNLV1-ASDEFCON"/>
      </w:pPr>
      <w:r w:rsidRPr="00933C78">
        <w:rPr>
          <w:caps w:val="0"/>
        </w:rPr>
        <w:t>ENVIRONMENTAL CONSIDERATIONS (OPTIONAL)</w:t>
      </w:r>
    </w:p>
    <w:p w14:paraId="0D7C6018" w14:textId="7FB0799A" w:rsidR="00402977" w:rsidRPr="00933C78" w:rsidRDefault="00402977" w:rsidP="00402977">
      <w:pPr>
        <w:pStyle w:val="NoteToDrafters-ASDEFCON"/>
      </w:pPr>
      <w:r w:rsidRPr="00933C78">
        <w:t>Note to drafters:  If there are likely to be significant environmental issues relating to the Supplies</w:t>
      </w:r>
      <w:r>
        <w:t xml:space="preserve">, </w:t>
      </w:r>
      <w:r w:rsidRPr="00933C78">
        <w:t xml:space="preserve">develop </w:t>
      </w:r>
      <w:r>
        <w:t xml:space="preserve">clauses </w:t>
      </w:r>
      <w:r w:rsidRPr="00933C78">
        <w:t>to obtain relevant information.</w:t>
      </w:r>
      <w:r w:rsidR="003C23F3">
        <w:t xml:space="preserve"> </w:t>
      </w:r>
      <w:r w:rsidRPr="00933C78">
        <w:t xml:space="preserve"> </w:t>
      </w:r>
      <w:r>
        <w:t>Otherwise</w:t>
      </w:r>
      <w:r w:rsidRPr="00933C78">
        <w:t>, replace this clause with ‘Not used’.</w:t>
      </w:r>
    </w:p>
    <w:p w14:paraId="682D9DA7" w14:textId="45607767" w:rsidR="00DB0940" w:rsidRPr="00F41472" w:rsidRDefault="00402977" w:rsidP="002A23CC">
      <w:pPr>
        <w:pStyle w:val="ATTANNLV2-ASDEFCON"/>
        <w:rPr>
          <w:b/>
        </w:rPr>
      </w:pPr>
      <w:r w:rsidRPr="00F41472">
        <w:rPr>
          <w:b/>
        </w:rPr>
        <w:fldChar w:fldCharType="begin">
          <w:ffData>
            <w:name w:val="Text5"/>
            <w:enabled/>
            <w:calcOnExit w:val="0"/>
            <w:textInput>
              <w:default w:val="[...DRAFTER TO INSERT...]"/>
            </w:textInput>
          </w:ffData>
        </w:fldChar>
      </w:r>
      <w:r w:rsidRPr="00F41472">
        <w:rPr>
          <w:b/>
        </w:rPr>
        <w:instrText xml:space="preserve"> FORMTEXT </w:instrText>
      </w:r>
      <w:r w:rsidRPr="00F41472">
        <w:rPr>
          <w:b/>
        </w:rPr>
      </w:r>
      <w:r w:rsidRPr="00F41472">
        <w:rPr>
          <w:b/>
        </w:rPr>
        <w:fldChar w:fldCharType="separate"/>
      </w:r>
      <w:r w:rsidRPr="00F41472">
        <w:rPr>
          <w:b/>
          <w:noProof/>
        </w:rPr>
        <w:t>[...DRAFTER TO INSERT...]</w:t>
      </w:r>
      <w:r w:rsidRPr="00F41472">
        <w:rPr>
          <w:b/>
        </w:rPr>
        <w:fldChar w:fldCharType="end"/>
      </w:r>
    </w:p>
    <w:sectPr w:rsidR="00DB0940" w:rsidRPr="00F41472" w:rsidSect="00484EA3">
      <w:headerReference w:type="default" r:id="rId8"/>
      <w:footerReference w:type="default" r:id="rId9"/>
      <w:headerReference w:type="first" r:id="rId10"/>
      <w:footerReference w:type="first" r:id="rId11"/>
      <w:pgSz w:w="11907" w:h="16840"/>
      <w:pgMar w:top="1304" w:right="1417" w:bottom="907" w:left="141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F46C0" w14:textId="77777777" w:rsidR="00C159C0" w:rsidRDefault="00C159C0">
      <w:r>
        <w:separator/>
      </w:r>
    </w:p>
  </w:endnote>
  <w:endnote w:type="continuationSeparator" w:id="0">
    <w:p w14:paraId="6B053506" w14:textId="77777777" w:rsidR="00C159C0" w:rsidRDefault="00C159C0">
      <w:r>
        <w:continuationSeparator/>
      </w:r>
    </w:p>
  </w:endnote>
  <w:endnote w:type="continuationNotice" w:id="1">
    <w:p w14:paraId="68951701" w14:textId="77777777" w:rsidR="00C159C0" w:rsidRDefault="00C15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A23CC" w14:paraId="4C0A9DA8" w14:textId="77777777" w:rsidTr="008431BD">
      <w:tc>
        <w:tcPr>
          <w:tcW w:w="2500" w:type="pct"/>
        </w:tcPr>
        <w:p w14:paraId="79D5FB18" w14:textId="19126353" w:rsidR="002A23CC" w:rsidRDefault="00DF5F0C" w:rsidP="008431BD">
          <w:pPr>
            <w:pStyle w:val="ASDEFCONHeaderFooterLeft"/>
          </w:pPr>
          <w:fldSimple w:instr=" DOCPROPERTY Footer_Left ">
            <w:r w:rsidR="002A23CC">
              <w:t>Annex to Conditions of Tender</w:t>
            </w:r>
          </w:fldSimple>
          <w:r w:rsidR="002A23CC">
            <w:t xml:space="preserve"> (</w:t>
          </w:r>
          <w:fldSimple w:instr=" DOCPROPERTY Version ">
            <w:r w:rsidR="002A23CC">
              <w:t>V5.4</w:t>
            </w:r>
          </w:fldSimple>
          <w:r w:rsidR="002A23CC">
            <w:t>)</w:t>
          </w:r>
        </w:p>
      </w:tc>
      <w:tc>
        <w:tcPr>
          <w:tcW w:w="2500" w:type="pct"/>
        </w:tcPr>
        <w:p w14:paraId="210EB38B" w14:textId="21CCD2C5" w:rsidR="002A23CC" w:rsidRDefault="002A23CC" w:rsidP="008431BD">
          <w:pPr>
            <w:pStyle w:val="ASDEFCONHeaderFooterRight"/>
          </w:pPr>
          <w:r w:rsidRPr="00E673D0">
            <w:t>A-F</w:t>
          </w:r>
          <w:r>
            <w:t>-</w:t>
          </w:r>
          <w:r>
            <w:rPr>
              <w:rStyle w:val="PageNumber"/>
            </w:rPr>
            <w:fldChar w:fldCharType="begin"/>
          </w:r>
          <w:r>
            <w:rPr>
              <w:rStyle w:val="PageNumber"/>
            </w:rPr>
            <w:instrText xml:space="preserve"> PAGE </w:instrText>
          </w:r>
          <w:r>
            <w:rPr>
              <w:rStyle w:val="PageNumber"/>
            </w:rPr>
            <w:fldChar w:fldCharType="separate"/>
          </w:r>
          <w:r w:rsidR="00A51160">
            <w:rPr>
              <w:rStyle w:val="PageNumber"/>
              <w:noProof/>
            </w:rPr>
            <w:t>6</w:t>
          </w:r>
          <w:r>
            <w:rPr>
              <w:rStyle w:val="PageNumber"/>
            </w:rPr>
            <w:fldChar w:fldCharType="end"/>
          </w:r>
        </w:p>
      </w:tc>
    </w:tr>
    <w:tr w:rsidR="002A23CC" w14:paraId="4C5CB5F3" w14:textId="77777777" w:rsidTr="008431BD">
      <w:tc>
        <w:tcPr>
          <w:tcW w:w="5000" w:type="pct"/>
          <w:gridSpan w:val="2"/>
        </w:tcPr>
        <w:p w14:paraId="4E4F1EC8" w14:textId="09C786BD" w:rsidR="002A23CC" w:rsidRPr="00110761" w:rsidRDefault="002A23CC" w:rsidP="008431BD">
          <w:pPr>
            <w:pStyle w:val="ASDEFCONHeaderFooterCenter"/>
            <w:rPr>
              <w:b/>
              <w:sz w:val="20"/>
            </w:rPr>
          </w:pPr>
          <w:r w:rsidRPr="00110761">
            <w:rPr>
              <w:b/>
              <w:sz w:val="20"/>
            </w:rPr>
            <w:fldChar w:fldCharType="begin"/>
          </w:r>
          <w:r w:rsidRPr="00110761">
            <w:rPr>
              <w:b/>
              <w:sz w:val="20"/>
            </w:rPr>
            <w:instrText xml:space="preserve"> DOCPROPERTY  Classification  \* MERGEFORMAT </w:instrText>
          </w:r>
          <w:r w:rsidRPr="00110761">
            <w:rPr>
              <w:b/>
              <w:sz w:val="20"/>
            </w:rPr>
            <w:fldChar w:fldCharType="separate"/>
          </w:r>
          <w:r>
            <w:rPr>
              <w:b/>
              <w:sz w:val="20"/>
            </w:rPr>
            <w:t>OFFICIAL</w:t>
          </w:r>
          <w:r w:rsidRPr="00110761">
            <w:rPr>
              <w:b/>
              <w:sz w:val="20"/>
            </w:rPr>
            <w:fldChar w:fldCharType="end"/>
          </w:r>
        </w:p>
      </w:tc>
    </w:tr>
  </w:tbl>
  <w:p w14:paraId="1BBCF635" w14:textId="77777777" w:rsidR="002A23CC" w:rsidRDefault="002A23CC" w:rsidP="008431BD">
    <w:pPr>
      <w:pStyle w:val="ASDEFCONHeaderFooterLeft"/>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A23CC" w14:paraId="0B7BF48E" w14:textId="77777777" w:rsidTr="00482F39">
      <w:tc>
        <w:tcPr>
          <w:tcW w:w="2500" w:type="pct"/>
        </w:tcPr>
        <w:p w14:paraId="5161B1B8" w14:textId="71792364" w:rsidR="002A23CC" w:rsidRDefault="00DF5F0C" w:rsidP="00110761">
          <w:pPr>
            <w:pStyle w:val="ASDEFCONHeaderFooterLeft"/>
          </w:pPr>
          <w:fldSimple w:instr=" DOCPROPERTY Footer_Left ">
            <w:r w:rsidR="002A23CC">
              <w:t>Annex to Conditions of Tender</w:t>
            </w:r>
          </w:fldSimple>
          <w:r w:rsidR="002A23CC">
            <w:t xml:space="preserve"> (</w:t>
          </w:r>
          <w:fldSimple w:instr=" DOCPROPERTY Version ">
            <w:r w:rsidR="002A23CC">
              <w:t>V5.4</w:t>
            </w:r>
          </w:fldSimple>
          <w:r w:rsidR="002A23CC">
            <w:t>)</w:t>
          </w:r>
        </w:p>
      </w:tc>
      <w:tc>
        <w:tcPr>
          <w:tcW w:w="2500" w:type="pct"/>
        </w:tcPr>
        <w:p w14:paraId="2BEBADEC" w14:textId="5A30BB3A" w:rsidR="002A23CC" w:rsidRDefault="002A23CC" w:rsidP="00482F39">
          <w:pPr>
            <w:pStyle w:val="ASDEFCONHeaderFooterRight"/>
          </w:pPr>
          <w:r w:rsidRPr="00E673D0">
            <w:t>A-F</w:t>
          </w:r>
          <w:r>
            <w:t>-</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r>
    <w:tr w:rsidR="002A23CC" w14:paraId="14486430" w14:textId="77777777" w:rsidTr="00482F39">
      <w:tc>
        <w:tcPr>
          <w:tcW w:w="5000" w:type="pct"/>
          <w:gridSpan w:val="2"/>
        </w:tcPr>
        <w:p w14:paraId="2D619972" w14:textId="50AC37C9" w:rsidR="002A23CC" w:rsidRDefault="002A23CC" w:rsidP="00484EA3">
          <w:pPr>
            <w:pStyle w:val="ASDEFCONHeaderFooterCenter"/>
          </w:pPr>
          <w:r w:rsidRPr="00110761">
            <w:rPr>
              <w:b/>
            </w:rPr>
            <w:fldChar w:fldCharType="begin"/>
          </w:r>
          <w:r w:rsidRPr="00110761">
            <w:rPr>
              <w:b/>
              <w:sz w:val="20"/>
            </w:rPr>
            <w:instrText xml:space="preserve"> DOCPROPERTY  Classification  \* MERGEFORMAT </w:instrText>
          </w:r>
          <w:r w:rsidRPr="00110761">
            <w:rPr>
              <w:b/>
            </w:rPr>
            <w:fldChar w:fldCharType="separate"/>
          </w:r>
          <w:r>
            <w:rPr>
              <w:b/>
              <w:sz w:val="20"/>
            </w:rPr>
            <w:t>OFFICIAL</w:t>
          </w:r>
          <w:r w:rsidRPr="00110761">
            <w:rPr>
              <w:b/>
            </w:rPr>
            <w:fldChar w:fldCharType="end"/>
          </w:r>
        </w:p>
      </w:tc>
    </w:tr>
  </w:tbl>
  <w:p w14:paraId="38383AA3" w14:textId="2FD38570" w:rsidR="002A23CC" w:rsidRPr="00110761" w:rsidRDefault="002A23CC" w:rsidP="00484EA3">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25DF5" w14:textId="77777777" w:rsidR="00C159C0" w:rsidRDefault="00C159C0">
      <w:r>
        <w:separator/>
      </w:r>
    </w:p>
  </w:footnote>
  <w:footnote w:type="continuationSeparator" w:id="0">
    <w:p w14:paraId="3D7C78C8" w14:textId="77777777" w:rsidR="00C159C0" w:rsidRDefault="00C159C0">
      <w:r>
        <w:continuationSeparator/>
      </w:r>
    </w:p>
  </w:footnote>
  <w:footnote w:type="continuationNotice" w:id="1">
    <w:p w14:paraId="08FE325F" w14:textId="77777777" w:rsidR="00C159C0" w:rsidRDefault="00C159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A23CC" w14:paraId="7012A1D1" w14:textId="77777777" w:rsidTr="008431BD">
      <w:tc>
        <w:tcPr>
          <w:tcW w:w="5000" w:type="pct"/>
          <w:gridSpan w:val="2"/>
        </w:tcPr>
        <w:p w14:paraId="26BE5D6B" w14:textId="68619C20" w:rsidR="002A23CC" w:rsidRDefault="002A23CC" w:rsidP="008431BD">
          <w:pPr>
            <w:pStyle w:val="ASDEFCONHeaderFooterCenter"/>
          </w:pPr>
          <w:r w:rsidRPr="00110761">
            <w:rPr>
              <w:b/>
              <w:sz w:val="20"/>
            </w:rPr>
            <w:fldChar w:fldCharType="begin"/>
          </w:r>
          <w:r w:rsidRPr="00110761">
            <w:rPr>
              <w:b/>
              <w:sz w:val="20"/>
            </w:rPr>
            <w:instrText xml:space="preserve"> DOCPROPERTY  Classification  \* MERGEFORMAT </w:instrText>
          </w:r>
          <w:r w:rsidRPr="00110761">
            <w:rPr>
              <w:b/>
              <w:sz w:val="20"/>
            </w:rPr>
            <w:fldChar w:fldCharType="separate"/>
          </w:r>
          <w:r>
            <w:rPr>
              <w:b/>
              <w:sz w:val="20"/>
            </w:rPr>
            <w:t>OFFICIAL</w:t>
          </w:r>
          <w:r w:rsidRPr="00110761">
            <w:rPr>
              <w:b/>
              <w:sz w:val="20"/>
            </w:rPr>
            <w:fldChar w:fldCharType="end"/>
          </w:r>
        </w:p>
      </w:tc>
    </w:tr>
    <w:tr w:rsidR="002A23CC" w14:paraId="785F2B21" w14:textId="77777777" w:rsidTr="008431BD">
      <w:tc>
        <w:tcPr>
          <w:tcW w:w="2500" w:type="pct"/>
        </w:tcPr>
        <w:p w14:paraId="15D6C7DD" w14:textId="798160A1" w:rsidR="002A23CC" w:rsidRDefault="00DF5F0C" w:rsidP="008431BD">
          <w:pPr>
            <w:pStyle w:val="ASDEFCONHeaderFooterLeft"/>
          </w:pPr>
          <w:fldSimple w:instr=" DOCPROPERTY Header_Left ">
            <w:r w:rsidR="002A23CC">
              <w:t>ASDEFCON (Strategic Materiel)</w:t>
            </w:r>
          </w:fldSimple>
        </w:p>
      </w:tc>
      <w:tc>
        <w:tcPr>
          <w:tcW w:w="2500" w:type="pct"/>
        </w:tcPr>
        <w:p w14:paraId="6BBE235A" w14:textId="04BE794A" w:rsidR="002A23CC" w:rsidRDefault="00DF5F0C" w:rsidP="008431BD">
          <w:pPr>
            <w:pStyle w:val="ASDEFCONHeaderFooterRight"/>
          </w:pPr>
          <w:fldSimple w:instr=" DOCPROPERTY Header_Right ">
            <w:r w:rsidR="002A23CC">
              <w:t>PART 1</w:t>
            </w:r>
          </w:fldSimple>
        </w:p>
      </w:tc>
    </w:tr>
  </w:tbl>
  <w:p w14:paraId="76067F81" w14:textId="75AC675E" w:rsidR="002A23CC" w:rsidRDefault="002A23CC" w:rsidP="00484EA3">
    <w:pPr>
      <w:pStyle w:val="ASDEFCONTitle"/>
    </w:pPr>
    <w:r w:rsidRPr="00E673D0">
      <w:t>annex f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2A23CC" w14:paraId="1C456CD7" w14:textId="77777777" w:rsidTr="00482F39">
      <w:tc>
        <w:tcPr>
          <w:tcW w:w="5000" w:type="pct"/>
          <w:gridSpan w:val="2"/>
        </w:tcPr>
        <w:p w14:paraId="58AA672F" w14:textId="7FF09B7E" w:rsidR="002A23CC" w:rsidRPr="00110761" w:rsidRDefault="002A23CC" w:rsidP="00482F39">
          <w:pPr>
            <w:pStyle w:val="ASDEFCONHeaderFooterCenter"/>
            <w:rPr>
              <w:b/>
              <w:sz w:val="20"/>
            </w:rPr>
          </w:pPr>
          <w:r w:rsidRPr="00110761">
            <w:rPr>
              <w:b/>
              <w:sz w:val="20"/>
            </w:rPr>
            <w:fldChar w:fldCharType="begin"/>
          </w:r>
          <w:r w:rsidRPr="00110761">
            <w:rPr>
              <w:b/>
              <w:sz w:val="20"/>
            </w:rPr>
            <w:instrText xml:space="preserve"> DOCPROPERTY  Classification  \* MERGEFORMAT </w:instrText>
          </w:r>
          <w:r w:rsidRPr="00110761">
            <w:rPr>
              <w:b/>
              <w:sz w:val="20"/>
            </w:rPr>
            <w:fldChar w:fldCharType="separate"/>
          </w:r>
          <w:r>
            <w:rPr>
              <w:b/>
              <w:sz w:val="20"/>
            </w:rPr>
            <w:t>OFFICIAL</w:t>
          </w:r>
          <w:r w:rsidRPr="00110761">
            <w:rPr>
              <w:b/>
              <w:sz w:val="20"/>
            </w:rPr>
            <w:fldChar w:fldCharType="end"/>
          </w:r>
        </w:p>
      </w:tc>
    </w:tr>
    <w:tr w:rsidR="002A23CC" w14:paraId="58E58970" w14:textId="77777777" w:rsidTr="00482F39">
      <w:tc>
        <w:tcPr>
          <w:tcW w:w="2500" w:type="pct"/>
        </w:tcPr>
        <w:p w14:paraId="2E6D23C3" w14:textId="6C6BD9CE" w:rsidR="002A23CC" w:rsidRDefault="00DF5F0C" w:rsidP="00482F39">
          <w:pPr>
            <w:pStyle w:val="ASDEFCONHeaderFooterLeft"/>
          </w:pPr>
          <w:fldSimple w:instr=" DOCPROPERTY Header_Left ">
            <w:r w:rsidR="002A23CC">
              <w:t>ASDEFCON (Strategic Materiel)</w:t>
            </w:r>
          </w:fldSimple>
        </w:p>
      </w:tc>
      <w:tc>
        <w:tcPr>
          <w:tcW w:w="2500" w:type="pct"/>
        </w:tcPr>
        <w:p w14:paraId="2C01B766" w14:textId="200F8297" w:rsidR="002A23CC" w:rsidRDefault="00DF5F0C" w:rsidP="00482F39">
          <w:pPr>
            <w:pStyle w:val="ASDEFCONHeaderFooterRight"/>
          </w:pPr>
          <w:fldSimple w:instr=" DOCPROPERTY Header_Right ">
            <w:r w:rsidR="002A23CC">
              <w:t>PART 1</w:t>
            </w:r>
          </w:fldSimple>
        </w:p>
      </w:tc>
    </w:tr>
  </w:tbl>
  <w:p w14:paraId="78D66F2B" w14:textId="77777777" w:rsidR="002A23CC" w:rsidRDefault="002A23CC" w:rsidP="00657096">
    <w:pPr>
      <w:pStyle w:val="ASDEFCONTitle"/>
    </w:pPr>
    <w:r w:rsidRPr="00E673D0">
      <w:t>annex f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A1E5E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ACEB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E276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5C12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0C30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263B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C8B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64CDD8"/>
    <w:lvl w:ilvl="0">
      <w:start w:val="1"/>
      <w:numFmt w:val="decimal"/>
      <w:pStyle w:val="ListNumber"/>
      <w:lvlText w:val="%1."/>
      <w:lvlJc w:val="left"/>
      <w:pPr>
        <w:tabs>
          <w:tab w:val="num" w:pos="360"/>
        </w:tabs>
        <w:ind w:left="360" w:hanging="360"/>
      </w:pPr>
    </w:lvl>
  </w:abstractNum>
  <w:abstractNum w:abstractNumId="9"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1"/>
  </w:num>
  <w:num w:numId="3">
    <w:abstractNumId w:val="12"/>
  </w:num>
  <w:num w:numId="4">
    <w:abstractNumId w:val="25"/>
  </w:num>
  <w:num w:numId="5">
    <w:abstractNumId w:val="6"/>
  </w:num>
  <w:num w:numId="6">
    <w:abstractNumId w:val="28"/>
  </w:num>
  <w:num w:numId="7">
    <w:abstractNumId w:val="15"/>
  </w:num>
  <w:num w:numId="8">
    <w:abstractNumId w:val="16"/>
  </w:num>
  <w:num w:numId="9">
    <w:abstractNumId w:val="30"/>
  </w:num>
  <w:num w:numId="10">
    <w:abstractNumId w:val="22"/>
  </w:num>
  <w:num w:numId="11">
    <w:abstractNumId w:val="33"/>
  </w:num>
  <w:num w:numId="12">
    <w:abstractNumId w:val="17"/>
  </w:num>
  <w:num w:numId="13">
    <w:abstractNumId w:val="19"/>
  </w:num>
  <w:num w:numId="14">
    <w:abstractNumId w:val="34"/>
  </w:num>
  <w:num w:numId="15">
    <w:abstractNumId w:val="14"/>
  </w:num>
  <w:num w:numId="16">
    <w:abstractNumId w:val="13"/>
  </w:num>
  <w:num w:numId="17">
    <w:abstractNumId w:val="10"/>
  </w:num>
  <w:num w:numId="18">
    <w:abstractNumId w:val="11"/>
  </w:num>
  <w:num w:numId="19">
    <w:abstractNumId w:val="18"/>
  </w:num>
  <w:num w:numId="20">
    <w:abstractNumId w:val="31"/>
  </w:num>
  <w:num w:numId="21">
    <w:abstractNumId w:val="29"/>
  </w:num>
  <w:num w:numId="22">
    <w:abstractNumId w:val="9"/>
  </w:num>
  <w:num w:numId="23">
    <w:abstractNumId w:val="24"/>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0"/>
  </w:num>
  <w:num w:numId="27">
    <w:abstractNumId w:val="7"/>
  </w:num>
  <w:num w:numId="28">
    <w:abstractNumId w:val="5"/>
  </w:num>
  <w:num w:numId="29">
    <w:abstractNumId w:val="4"/>
  </w:num>
  <w:num w:numId="30">
    <w:abstractNumId w:val="8"/>
  </w:num>
  <w:num w:numId="31">
    <w:abstractNumId w:val="2"/>
  </w:num>
  <w:num w:numId="32">
    <w:abstractNumId w:val="1"/>
  </w:num>
  <w:num w:numId="33">
    <w:abstractNumId w:val="0"/>
  </w:num>
  <w:num w:numId="34">
    <w:abstractNumId w:val="23"/>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8" w:dllVersion="513" w:checkStyle="1"/>
  <w:activeWritingStyle w:appName="MSWord" w:lang="en-GB"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4A7"/>
    <w:rsid w:val="000017C9"/>
    <w:rsid w:val="000057F3"/>
    <w:rsid w:val="00006A13"/>
    <w:rsid w:val="00011FEA"/>
    <w:rsid w:val="000122B8"/>
    <w:rsid w:val="0001694D"/>
    <w:rsid w:val="00017630"/>
    <w:rsid w:val="00020396"/>
    <w:rsid w:val="00020FFD"/>
    <w:rsid w:val="00021E03"/>
    <w:rsid w:val="00024689"/>
    <w:rsid w:val="00024BBB"/>
    <w:rsid w:val="00024CAE"/>
    <w:rsid w:val="00024D9D"/>
    <w:rsid w:val="000253F6"/>
    <w:rsid w:val="000277E1"/>
    <w:rsid w:val="000308E2"/>
    <w:rsid w:val="00031067"/>
    <w:rsid w:val="000330E4"/>
    <w:rsid w:val="00034BEA"/>
    <w:rsid w:val="000365A8"/>
    <w:rsid w:val="00042047"/>
    <w:rsid w:val="00043083"/>
    <w:rsid w:val="000438A2"/>
    <w:rsid w:val="00043DE3"/>
    <w:rsid w:val="0004528F"/>
    <w:rsid w:val="0004637C"/>
    <w:rsid w:val="000508A8"/>
    <w:rsid w:val="00050F2E"/>
    <w:rsid w:val="00051111"/>
    <w:rsid w:val="0005356C"/>
    <w:rsid w:val="00054926"/>
    <w:rsid w:val="00062773"/>
    <w:rsid w:val="000629F5"/>
    <w:rsid w:val="00064075"/>
    <w:rsid w:val="00064F7A"/>
    <w:rsid w:val="0006625F"/>
    <w:rsid w:val="000669EC"/>
    <w:rsid w:val="00074D69"/>
    <w:rsid w:val="00082D6A"/>
    <w:rsid w:val="00083257"/>
    <w:rsid w:val="000833E9"/>
    <w:rsid w:val="000855ED"/>
    <w:rsid w:val="00090891"/>
    <w:rsid w:val="000924E4"/>
    <w:rsid w:val="000A1827"/>
    <w:rsid w:val="000A2B9F"/>
    <w:rsid w:val="000A3EDF"/>
    <w:rsid w:val="000A4359"/>
    <w:rsid w:val="000A5A77"/>
    <w:rsid w:val="000A627D"/>
    <w:rsid w:val="000A7740"/>
    <w:rsid w:val="000A7B7A"/>
    <w:rsid w:val="000A7EF5"/>
    <w:rsid w:val="000B0098"/>
    <w:rsid w:val="000B1657"/>
    <w:rsid w:val="000B1D25"/>
    <w:rsid w:val="000B45B1"/>
    <w:rsid w:val="000B5217"/>
    <w:rsid w:val="000B60EF"/>
    <w:rsid w:val="000B6ABD"/>
    <w:rsid w:val="000B6E43"/>
    <w:rsid w:val="000B6FBC"/>
    <w:rsid w:val="000C5285"/>
    <w:rsid w:val="000C7E57"/>
    <w:rsid w:val="000D0963"/>
    <w:rsid w:val="000D142D"/>
    <w:rsid w:val="000D4A68"/>
    <w:rsid w:val="000D5F61"/>
    <w:rsid w:val="000D6C8B"/>
    <w:rsid w:val="000D6FCE"/>
    <w:rsid w:val="000E117A"/>
    <w:rsid w:val="000E2528"/>
    <w:rsid w:val="000E36D0"/>
    <w:rsid w:val="000E673E"/>
    <w:rsid w:val="000E7C92"/>
    <w:rsid w:val="000F0593"/>
    <w:rsid w:val="000F1771"/>
    <w:rsid w:val="000F5895"/>
    <w:rsid w:val="000F5D36"/>
    <w:rsid w:val="000F6129"/>
    <w:rsid w:val="000F78FF"/>
    <w:rsid w:val="001000DA"/>
    <w:rsid w:val="00100F76"/>
    <w:rsid w:val="00101267"/>
    <w:rsid w:val="00103ACF"/>
    <w:rsid w:val="00103CA8"/>
    <w:rsid w:val="00103E55"/>
    <w:rsid w:val="00106C0D"/>
    <w:rsid w:val="001073C7"/>
    <w:rsid w:val="00110761"/>
    <w:rsid w:val="00111277"/>
    <w:rsid w:val="00113D7C"/>
    <w:rsid w:val="00113D7D"/>
    <w:rsid w:val="00114293"/>
    <w:rsid w:val="001156A9"/>
    <w:rsid w:val="001169C5"/>
    <w:rsid w:val="00116DC1"/>
    <w:rsid w:val="001178D0"/>
    <w:rsid w:val="0012131A"/>
    <w:rsid w:val="00122090"/>
    <w:rsid w:val="00122B7C"/>
    <w:rsid w:val="001232BE"/>
    <w:rsid w:val="001250F7"/>
    <w:rsid w:val="00125ABD"/>
    <w:rsid w:val="0012649B"/>
    <w:rsid w:val="001300AB"/>
    <w:rsid w:val="0013025A"/>
    <w:rsid w:val="0013404C"/>
    <w:rsid w:val="00134A59"/>
    <w:rsid w:val="00141258"/>
    <w:rsid w:val="001439C4"/>
    <w:rsid w:val="00146AF6"/>
    <w:rsid w:val="0014761E"/>
    <w:rsid w:val="001478E8"/>
    <w:rsid w:val="001505E5"/>
    <w:rsid w:val="001546FB"/>
    <w:rsid w:val="00156B4A"/>
    <w:rsid w:val="001600B6"/>
    <w:rsid w:val="0016399F"/>
    <w:rsid w:val="0016523B"/>
    <w:rsid w:val="00167ED1"/>
    <w:rsid w:val="001714C3"/>
    <w:rsid w:val="001731A7"/>
    <w:rsid w:val="001753A7"/>
    <w:rsid w:val="00175ADC"/>
    <w:rsid w:val="0018222C"/>
    <w:rsid w:val="00184951"/>
    <w:rsid w:val="00186F49"/>
    <w:rsid w:val="00187400"/>
    <w:rsid w:val="00187751"/>
    <w:rsid w:val="00187AFF"/>
    <w:rsid w:val="001903C1"/>
    <w:rsid w:val="0019117A"/>
    <w:rsid w:val="001917FF"/>
    <w:rsid w:val="001933F4"/>
    <w:rsid w:val="00194126"/>
    <w:rsid w:val="00194A96"/>
    <w:rsid w:val="00197483"/>
    <w:rsid w:val="00197553"/>
    <w:rsid w:val="00197754"/>
    <w:rsid w:val="001A01B9"/>
    <w:rsid w:val="001A1E76"/>
    <w:rsid w:val="001A21E9"/>
    <w:rsid w:val="001A2737"/>
    <w:rsid w:val="001A7251"/>
    <w:rsid w:val="001B234E"/>
    <w:rsid w:val="001B4440"/>
    <w:rsid w:val="001B47B1"/>
    <w:rsid w:val="001B5D31"/>
    <w:rsid w:val="001B7D3D"/>
    <w:rsid w:val="001C03D5"/>
    <w:rsid w:val="001C2A77"/>
    <w:rsid w:val="001C2BFE"/>
    <w:rsid w:val="001C3BB0"/>
    <w:rsid w:val="001C3FE0"/>
    <w:rsid w:val="001C429C"/>
    <w:rsid w:val="001C42DA"/>
    <w:rsid w:val="001C46BF"/>
    <w:rsid w:val="001C735C"/>
    <w:rsid w:val="001D063F"/>
    <w:rsid w:val="001D2941"/>
    <w:rsid w:val="001D3F1E"/>
    <w:rsid w:val="001D5148"/>
    <w:rsid w:val="001D54CA"/>
    <w:rsid w:val="001E15DA"/>
    <w:rsid w:val="001E2BCF"/>
    <w:rsid w:val="001E308B"/>
    <w:rsid w:val="001E4BBB"/>
    <w:rsid w:val="001E5BF6"/>
    <w:rsid w:val="001E5E92"/>
    <w:rsid w:val="001E746F"/>
    <w:rsid w:val="001F0E00"/>
    <w:rsid w:val="001F33DF"/>
    <w:rsid w:val="001F44B7"/>
    <w:rsid w:val="001F522F"/>
    <w:rsid w:val="001F5FCA"/>
    <w:rsid w:val="00202076"/>
    <w:rsid w:val="0020215B"/>
    <w:rsid w:val="0020433E"/>
    <w:rsid w:val="00204F2D"/>
    <w:rsid w:val="00217E8F"/>
    <w:rsid w:val="00222F3A"/>
    <w:rsid w:val="00223FC1"/>
    <w:rsid w:val="00224181"/>
    <w:rsid w:val="00230E7C"/>
    <w:rsid w:val="002313AF"/>
    <w:rsid w:val="00231BD7"/>
    <w:rsid w:val="0023324A"/>
    <w:rsid w:val="00235748"/>
    <w:rsid w:val="00241BCD"/>
    <w:rsid w:val="00246B68"/>
    <w:rsid w:val="0025168B"/>
    <w:rsid w:val="00253C7D"/>
    <w:rsid w:val="00254045"/>
    <w:rsid w:val="00254188"/>
    <w:rsid w:val="00254869"/>
    <w:rsid w:val="002549A3"/>
    <w:rsid w:val="00256A09"/>
    <w:rsid w:val="00257B91"/>
    <w:rsid w:val="00260CF0"/>
    <w:rsid w:val="002642A1"/>
    <w:rsid w:val="00271377"/>
    <w:rsid w:val="002723F7"/>
    <w:rsid w:val="0027284E"/>
    <w:rsid w:val="00275A1B"/>
    <w:rsid w:val="00275B01"/>
    <w:rsid w:val="002762D0"/>
    <w:rsid w:val="002767D8"/>
    <w:rsid w:val="0028332E"/>
    <w:rsid w:val="00283443"/>
    <w:rsid w:val="00284DED"/>
    <w:rsid w:val="002856C6"/>
    <w:rsid w:val="00285F25"/>
    <w:rsid w:val="0028721A"/>
    <w:rsid w:val="00291293"/>
    <w:rsid w:val="002915C1"/>
    <w:rsid w:val="002918A4"/>
    <w:rsid w:val="00295424"/>
    <w:rsid w:val="00297162"/>
    <w:rsid w:val="002A0B4F"/>
    <w:rsid w:val="002A0DFB"/>
    <w:rsid w:val="002A12D7"/>
    <w:rsid w:val="002A23CC"/>
    <w:rsid w:val="002A6934"/>
    <w:rsid w:val="002A738B"/>
    <w:rsid w:val="002A7864"/>
    <w:rsid w:val="002B06EF"/>
    <w:rsid w:val="002B164E"/>
    <w:rsid w:val="002B2F34"/>
    <w:rsid w:val="002C0865"/>
    <w:rsid w:val="002D1B9B"/>
    <w:rsid w:val="002D1BFD"/>
    <w:rsid w:val="002D43D0"/>
    <w:rsid w:val="002D5971"/>
    <w:rsid w:val="002D5B62"/>
    <w:rsid w:val="002E18C9"/>
    <w:rsid w:val="002E1E68"/>
    <w:rsid w:val="002E554E"/>
    <w:rsid w:val="002E563D"/>
    <w:rsid w:val="002E5C6C"/>
    <w:rsid w:val="002F0913"/>
    <w:rsid w:val="002F179C"/>
    <w:rsid w:val="002F19D0"/>
    <w:rsid w:val="002F7F5C"/>
    <w:rsid w:val="00304151"/>
    <w:rsid w:val="00306258"/>
    <w:rsid w:val="00310D17"/>
    <w:rsid w:val="00311E6F"/>
    <w:rsid w:val="00312DA0"/>
    <w:rsid w:val="0031359F"/>
    <w:rsid w:val="00314339"/>
    <w:rsid w:val="00314AB5"/>
    <w:rsid w:val="0031596F"/>
    <w:rsid w:val="003174AB"/>
    <w:rsid w:val="00321BFD"/>
    <w:rsid w:val="00322D89"/>
    <w:rsid w:val="00323558"/>
    <w:rsid w:val="003275D5"/>
    <w:rsid w:val="00331735"/>
    <w:rsid w:val="003324A7"/>
    <w:rsid w:val="00333DA9"/>
    <w:rsid w:val="00334191"/>
    <w:rsid w:val="003361EB"/>
    <w:rsid w:val="00336D30"/>
    <w:rsid w:val="00337317"/>
    <w:rsid w:val="00337BCD"/>
    <w:rsid w:val="00337C20"/>
    <w:rsid w:val="00337D3C"/>
    <w:rsid w:val="00337F13"/>
    <w:rsid w:val="00341882"/>
    <w:rsid w:val="00345D88"/>
    <w:rsid w:val="00347249"/>
    <w:rsid w:val="00350E2C"/>
    <w:rsid w:val="0035369B"/>
    <w:rsid w:val="003538B2"/>
    <w:rsid w:val="0035422B"/>
    <w:rsid w:val="003608CD"/>
    <w:rsid w:val="00360BE6"/>
    <w:rsid w:val="003611C2"/>
    <w:rsid w:val="00362D3A"/>
    <w:rsid w:val="00363683"/>
    <w:rsid w:val="00364121"/>
    <w:rsid w:val="00364BC6"/>
    <w:rsid w:val="003664BD"/>
    <w:rsid w:val="00366E06"/>
    <w:rsid w:val="0036719A"/>
    <w:rsid w:val="003672BF"/>
    <w:rsid w:val="003804E9"/>
    <w:rsid w:val="003833EA"/>
    <w:rsid w:val="003860A0"/>
    <w:rsid w:val="00386E90"/>
    <w:rsid w:val="00390DA6"/>
    <w:rsid w:val="0039511F"/>
    <w:rsid w:val="003A67C3"/>
    <w:rsid w:val="003A737F"/>
    <w:rsid w:val="003A7FD1"/>
    <w:rsid w:val="003B03C6"/>
    <w:rsid w:val="003B30CA"/>
    <w:rsid w:val="003B5E5B"/>
    <w:rsid w:val="003B7656"/>
    <w:rsid w:val="003C23F3"/>
    <w:rsid w:val="003C5914"/>
    <w:rsid w:val="003C5FAF"/>
    <w:rsid w:val="003C65E0"/>
    <w:rsid w:val="003D330E"/>
    <w:rsid w:val="003D6E41"/>
    <w:rsid w:val="003D7D23"/>
    <w:rsid w:val="003E0171"/>
    <w:rsid w:val="003E0783"/>
    <w:rsid w:val="003E5F2B"/>
    <w:rsid w:val="003E7E09"/>
    <w:rsid w:val="003F40CB"/>
    <w:rsid w:val="003F4BAA"/>
    <w:rsid w:val="003F5828"/>
    <w:rsid w:val="004009F6"/>
    <w:rsid w:val="004010E9"/>
    <w:rsid w:val="00402977"/>
    <w:rsid w:val="00405B2D"/>
    <w:rsid w:val="00405D3F"/>
    <w:rsid w:val="00406073"/>
    <w:rsid w:val="004079E2"/>
    <w:rsid w:val="00410EC3"/>
    <w:rsid w:val="004128D0"/>
    <w:rsid w:val="00415A21"/>
    <w:rsid w:val="0042250F"/>
    <w:rsid w:val="004249C0"/>
    <w:rsid w:val="00427CE3"/>
    <w:rsid w:val="004326AA"/>
    <w:rsid w:val="0043487B"/>
    <w:rsid w:val="00434B6C"/>
    <w:rsid w:val="004353A9"/>
    <w:rsid w:val="00436039"/>
    <w:rsid w:val="00437F30"/>
    <w:rsid w:val="00440CE6"/>
    <w:rsid w:val="0044264C"/>
    <w:rsid w:val="004438DB"/>
    <w:rsid w:val="00443983"/>
    <w:rsid w:val="00450D23"/>
    <w:rsid w:val="00451B5C"/>
    <w:rsid w:val="00451B97"/>
    <w:rsid w:val="00452C3F"/>
    <w:rsid w:val="00452DFE"/>
    <w:rsid w:val="00453138"/>
    <w:rsid w:val="004536D7"/>
    <w:rsid w:val="00453E80"/>
    <w:rsid w:val="00456B61"/>
    <w:rsid w:val="00456EAA"/>
    <w:rsid w:val="00463528"/>
    <w:rsid w:val="004659DB"/>
    <w:rsid w:val="00467DF3"/>
    <w:rsid w:val="00470283"/>
    <w:rsid w:val="00470684"/>
    <w:rsid w:val="00482793"/>
    <w:rsid w:val="00482F39"/>
    <w:rsid w:val="00484EA3"/>
    <w:rsid w:val="00491CE9"/>
    <w:rsid w:val="00493F61"/>
    <w:rsid w:val="00494DFD"/>
    <w:rsid w:val="00495360"/>
    <w:rsid w:val="004959EB"/>
    <w:rsid w:val="004A018A"/>
    <w:rsid w:val="004A07EB"/>
    <w:rsid w:val="004A1F01"/>
    <w:rsid w:val="004A6532"/>
    <w:rsid w:val="004B1382"/>
    <w:rsid w:val="004C00AA"/>
    <w:rsid w:val="004C05F5"/>
    <w:rsid w:val="004C1DAB"/>
    <w:rsid w:val="004C2183"/>
    <w:rsid w:val="004C23D6"/>
    <w:rsid w:val="004C311B"/>
    <w:rsid w:val="004C4AE0"/>
    <w:rsid w:val="004D189E"/>
    <w:rsid w:val="004D2E40"/>
    <w:rsid w:val="004D43B2"/>
    <w:rsid w:val="004D4713"/>
    <w:rsid w:val="004D4BBC"/>
    <w:rsid w:val="004D613B"/>
    <w:rsid w:val="004E008D"/>
    <w:rsid w:val="004E1B78"/>
    <w:rsid w:val="004E1BBD"/>
    <w:rsid w:val="004E2046"/>
    <w:rsid w:val="004E2AF7"/>
    <w:rsid w:val="004E57FE"/>
    <w:rsid w:val="004E5F31"/>
    <w:rsid w:val="004F3107"/>
    <w:rsid w:val="004F4FEF"/>
    <w:rsid w:val="004F50AA"/>
    <w:rsid w:val="004F572F"/>
    <w:rsid w:val="004F7260"/>
    <w:rsid w:val="005029BA"/>
    <w:rsid w:val="00505786"/>
    <w:rsid w:val="005072A5"/>
    <w:rsid w:val="00510C57"/>
    <w:rsid w:val="00515DBB"/>
    <w:rsid w:val="00515DD8"/>
    <w:rsid w:val="00520CFF"/>
    <w:rsid w:val="00520F8C"/>
    <w:rsid w:val="00521983"/>
    <w:rsid w:val="00521A21"/>
    <w:rsid w:val="00525953"/>
    <w:rsid w:val="00527314"/>
    <w:rsid w:val="00533910"/>
    <w:rsid w:val="00535C30"/>
    <w:rsid w:val="005367FA"/>
    <w:rsid w:val="005430A5"/>
    <w:rsid w:val="00544984"/>
    <w:rsid w:val="00546AB0"/>
    <w:rsid w:val="00547061"/>
    <w:rsid w:val="005514C1"/>
    <w:rsid w:val="00552240"/>
    <w:rsid w:val="00555822"/>
    <w:rsid w:val="00557723"/>
    <w:rsid w:val="005603BF"/>
    <w:rsid w:val="0056184D"/>
    <w:rsid w:val="0056441A"/>
    <w:rsid w:val="00564EC0"/>
    <w:rsid w:val="00565DCB"/>
    <w:rsid w:val="00577EA3"/>
    <w:rsid w:val="00580103"/>
    <w:rsid w:val="00580FFE"/>
    <w:rsid w:val="00581B43"/>
    <w:rsid w:val="00582081"/>
    <w:rsid w:val="00582FE3"/>
    <w:rsid w:val="00584AC6"/>
    <w:rsid w:val="00590DEF"/>
    <w:rsid w:val="00594779"/>
    <w:rsid w:val="00595396"/>
    <w:rsid w:val="00596281"/>
    <w:rsid w:val="005A137A"/>
    <w:rsid w:val="005A1878"/>
    <w:rsid w:val="005A3CD6"/>
    <w:rsid w:val="005B08EE"/>
    <w:rsid w:val="005B53A3"/>
    <w:rsid w:val="005B664E"/>
    <w:rsid w:val="005B755A"/>
    <w:rsid w:val="005C052C"/>
    <w:rsid w:val="005C085F"/>
    <w:rsid w:val="005C1627"/>
    <w:rsid w:val="005C1B81"/>
    <w:rsid w:val="005C5FEB"/>
    <w:rsid w:val="005D0218"/>
    <w:rsid w:val="005D2195"/>
    <w:rsid w:val="005D51A3"/>
    <w:rsid w:val="005D684D"/>
    <w:rsid w:val="005D70EA"/>
    <w:rsid w:val="005E2C60"/>
    <w:rsid w:val="005E358B"/>
    <w:rsid w:val="005E61D1"/>
    <w:rsid w:val="005E7301"/>
    <w:rsid w:val="005F1165"/>
    <w:rsid w:val="005F335D"/>
    <w:rsid w:val="005F3D23"/>
    <w:rsid w:val="005F4D62"/>
    <w:rsid w:val="00600063"/>
    <w:rsid w:val="0060094F"/>
    <w:rsid w:val="00601791"/>
    <w:rsid w:val="006017C7"/>
    <w:rsid w:val="006019A6"/>
    <w:rsid w:val="00601EDD"/>
    <w:rsid w:val="006036F2"/>
    <w:rsid w:val="0060584C"/>
    <w:rsid w:val="00606F58"/>
    <w:rsid w:val="00607D81"/>
    <w:rsid w:val="0061013F"/>
    <w:rsid w:val="006121B1"/>
    <w:rsid w:val="006124E9"/>
    <w:rsid w:val="00616856"/>
    <w:rsid w:val="00627B46"/>
    <w:rsid w:val="00630F96"/>
    <w:rsid w:val="00631EC7"/>
    <w:rsid w:val="006419CD"/>
    <w:rsid w:val="00644963"/>
    <w:rsid w:val="00644CF4"/>
    <w:rsid w:val="00644F37"/>
    <w:rsid w:val="00646688"/>
    <w:rsid w:val="00652A37"/>
    <w:rsid w:val="00654CC5"/>
    <w:rsid w:val="00657096"/>
    <w:rsid w:val="00657E52"/>
    <w:rsid w:val="0066165F"/>
    <w:rsid w:val="0066487E"/>
    <w:rsid w:val="00665405"/>
    <w:rsid w:val="00665582"/>
    <w:rsid w:val="00666CF6"/>
    <w:rsid w:val="00667312"/>
    <w:rsid w:val="00675820"/>
    <w:rsid w:val="00677B15"/>
    <w:rsid w:val="00677D35"/>
    <w:rsid w:val="006800F4"/>
    <w:rsid w:val="006806AB"/>
    <w:rsid w:val="00682467"/>
    <w:rsid w:val="006845E5"/>
    <w:rsid w:val="00686CEF"/>
    <w:rsid w:val="00687022"/>
    <w:rsid w:val="006908E9"/>
    <w:rsid w:val="00694330"/>
    <w:rsid w:val="00694C78"/>
    <w:rsid w:val="006A0361"/>
    <w:rsid w:val="006A26A7"/>
    <w:rsid w:val="006A284E"/>
    <w:rsid w:val="006A3202"/>
    <w:rsid w:val="006B1218"/>
    <w:rsid w:val="006B2C3F"/>
    <w:rsid w:val="006B60AF"/>
    <w:rsid w:val="006B7518"/>
    <w:rsid w:val="006C044E"/>
    <w:rsid w:val="006C2A51"/>
    <w:rsid w:val="006C5E89"/>
    <w:rsid w:val="006C6D85"/>
    <w:rsid w:val="006C7E36"/>
    <w:rsid w:val="006D334B"/>
    <w:rsid w:val="006E1EA1"/>
    <w:rsid w:val="006E2A2F"/>
    <w:rsid w:val="006E2A4B"/>
    <w:rsid w:val="006E2F9F"/>
    <w:rsid w:val="006E5ADD"/>
    <w:rsid w:val="006E606D"/>
    <w:rsid w:val="006F0A43"/>
    <w:rsid w:val="0070263C"/>
    <w:rsid w:val="007036D0"/>
    <w:rsid w:val="00707A5A"/>
    <w:rsid w:val="007125D6"/>
    <w:rsid w:val="00716D9B"/>
    <w:rsid w:val="00721A06"/>
    <w:rsid w:val="00722CB5"/>
    <w:rsid w:val="00722FB6"/>
    <w:rsid w:val="007252F2"/>
    <w:rsid w:val="007267F6"/>
    <w:rsid w:val="00732674"/>
    <w:rsid w:val="00733E54"/>
    <w:rsid w:val="0073495C"/>
    <w:rsid w:val="0073593F"/>
    <w:rsid w:val="00737BF7"/>
    <w:rsid w:val="0074579E"/>
    <w:rsid w:val="00745BAC"/>
    <w:rsid w:val="00746BC1"/>
    <w:rsid w:val="00747D59"/>
    <w:rsid w:val="00750C12"/>
    <w:rsid w:val="00756AD4"/>
    <w:rsid w:val="00756CC5"/>
    <w:rsid w:val="0075732F"/>
    <w:rsid w:val="00757FA3"/>
    <w:rsid w:val="00765142"/>
    <w:rsid w:val="00766165"/>
    <w:rsid w:val="0077028F"/>
    <w:rsid w:val="00773FFE"/>
    <w:rsid w:val="0078118C"/>
    <w:rsid w:val="00781B2A"/>
    <w:rsid w:val="00782566"/>
    <w:rsid w:val="00782B58"/>
    <w:rsid w:val="00786837"/>
    <w:rsid w:val="0078708C"/>
    <w:rsid w:val="0078731D"/>
    <w:rsid w:val="00792422"/>
    <w:rsid w:val="007929B1"/>
    <w:rsid w:val="007965F7"/>
    <w:rsid w:val="007A00F4"/>
    <w:rsid w:val="007A3759"/>
    <w:rsid w:val="007A4708"/>
    <w:rsid w:val="007A48DA"/>
    <w:rsid w:val="007A538A"/>
    <w:rsid w:val="007B0A91"/>
    <w:rsid w:val="007B26B5"/>
    <w:rsid w:val="007B3F6B"/>
    <w:rsid w:val="007B539D"/>
    <w:rsid w:val="007B692F"/>
    <w:rsid w:val="007B6CB1"/>
    <w:rsid w:val="007C5D76"/>
    <w:rsid w:val="007D170D"/>
    <w:rsid w:val="007D2785"/>
    <w:rsid w:val="007D511B"/>
    <w:rsid w:val="007D559F"/>
    <w:rsid w:val="007D6C7F"/>
    <w:rsid w:val="007D78DD"/>
    <w:rsid w:val="007E0CB5"/>
    <w:rsid w:val="007E1319"/>
    <w:rsid w:val="007E21F9"/>
    <w:rsid w:val="007E3402"/>
    <w:rsid w:val="007E4B3D"/>
    <w:rsid w:val="007E58E7"/>
    <w:rsid w:val="007E6BB7"/>
    <w:rsid w:val="007F5748"/>
    <w:rsid w:val="007F6A86"/>
    <w:rsid w:val="007F7E64"/>
    <w:rsid w:val="008010B1"/>
    <w:rsid w:val="00805077"/>
    <w:rsid w:val="00805328"/>
    <w:rsid w:val="008061AF"/>
    <w:rsid w:val="00810B30"/>
    <w:rsid w:val="008124F1"/>
    <w:rsid w:val="00813102"/>
    <w:rsid w:val="00814F39"/>
    <w:rsid w:val="00815469"/>
    <w:rsid w:val="0081706B"/>
    <w:rsid w:val="00822DB1"/>
    <w:rsid w:val="00826968"/>
    <w:rsid w:val="00834583"/>
    <w:rsid w:val="00835319"/>
    <w:rsid w:val="0083592A"/>
    <w:rsid w:val="008408DF"/>
    <w:rsid w:val="008431BD"/>
    <w:rsid w:val="00844A5A"/>
    <w:rsid w:val="00844C47"/>
    <w:rsid w:val="00845B0C"/>
    <w:rsid w:val="00845DB0"/>
    <w:rsid w:val="0085302A"/>
    <w:rsid w:val="00854D8F"/>
    <w:rsid w:val="00854E77"/>
    <w:rsid w:val="00857C2A"/>
    <w:rsid w:val="00861B8A"/>
    <w:rsid w:val="0086200F"/>
    <w:rsid w:val="00864051"/>
    <w:rsid w:val="008667EF"/>
    <w:rsid w:val="00871DF1"/>
    <w:rsid w:val="008740A6"/>
    <w:rsid w:val="008743D3"/>
    <w:rsid w:val="00874805"/>
    <w:rsid w:val="008768A8"/>
    <w:rsid w:val="00876EB9"/>
    <w:rsid w:val="008770AF"/>
    <w:rsid w:val="00877864"/>
    <w:rsid w:val="008836D8"/>
    <w:rsid w:val="00885F71"/>
    <w:rsid w:val="00886881"/>
    <w:rsid w:val="00887B97"/>
    <w:rsid w:val="00891AA0"/>
    <w:rsid w:val="00892E3B"/>
    <w:rsid w:val="008954DB"/>
    <w:rsid w:val="0089597B"/>
    <w:rsid w:val="00895ECF"/>
    <w:rsid w:val="00896023"/>
    <w:rsid w:val="00896D28"/>
    <w:rsid w:val="008973A9"/>
    <w:rsid w:val="008A073F"/>
    <w:rsid w:val="008A7E1E"/>
    <w:rsid w:val="008A7EAE"/>
    <w:rsid w:val="008B40A9"/>
    <w:rsid w:val="008B646C"/>
    <w:rsid w:val="008B6664"/>
    <w:rsid w:val="008B6F9C"/>
    <w:rsid w:val="008B7BA2"/>
    <w:rsid w:val="008C1B8B"/>
    <w:rsid w:val="008C45F7"/>
    <w:rsid w:val="008C4A07"/>
    <w:rsid w:val="008C6596"/>
    <w:rsid w:val="008C68E7"/>
    <w:rsid w:val="008D3442"/>
    <w:rsid w:val="008D41DB"/>
    <w:rsid w:val="008D4A38"/>
    <w:rsid w:val="008D4DB8"/>
    <w:rsid w:val="008D57A3"/>
    <w:rsid w:val="008D7BA2"/>
    <w:rsid w:val="008E1238"/>
    <w:rsid w:val="008E2590"/>
    <w:rsid w:val="008E570A"/>
    <w:rsid w:val="008E5741"/>
    <w:rsid w:val="008E63DE"/>
    <w:rsid w:val="008E6661"/>
    <w:rsid w:val="008F0ABE"/>
    <w:rsid w:val="008F2963"/>
    <w:rsid w:val="008F41C2"/>
    <w:rsid w:val="008F43BB"/>
    <w:rsid w:val="008F4526"/>
    <w:rsid w:val="00902717"/>
    <w:rsid w:val="009050DF"/>
    <w:rsid w:val="009061CF"/>
    <w:rsid w:val="0090703B"/>
    <w:rsid w:val="009166CB"/>
    <w:rsid w:val="00920369"/>
    <w:rsid w:val="009216C2"/>
    <w:rsid w:val="009236FF"/>
    <w:rsid w:val="0092396E"/>
    <w:rsid w:val="00926A2A"/>
    <w:rsid w:val="009337D8"/>
    <w:rsid w:val="00933C78"/>
    <w:rsid w:val="009360EA"/>
    <w:rsid w:val="009372CA"/>
    <w:rsid w:val="00937F52"/>
    <w:rsid w:val="009416AE"/>
    <w:rsid w:val="00942AC4"/>
    <w:rsid w:val="009434CE"/>
    <w:rsid w:val="00943E59"/>
    <w:rsid w:val="00946096"/>
    <w:rsid w:val="00947DA8"/>
    <w:rsid w:val="00952872"/>
    <w:rsid w:val="00957572"/>
    <w:rsid w:val="00961D9B"/>
    <w:rsid w:val="00961FB9"/>
    <w:rsid w:val="00970BC0"/>
    <w:rsid w:val="009710A8"/>
    <w:rsid w:val="00973270"/>
    <w:rsid w:val="009755AD"/>
    <w:rsid w:val="009767A0"/>
    <w:rsid w:val="00977BBD"/>
    <w:rsid w:val="00980D6D"/>
    <w:rsid w:val="0098278A"/>
    <w:rsid w:val="0098340B"/>
    <w:rsid w:val="0098375E"/>
    <w:rsid w:val="009845FE"/>
    <w:rsid w:val="00984DBD"/>
    <w:rsid w:val="009852DF"/>
    <w:rsid w:val="009907D1"/>
    <w:rsid w:val="00991739"/>
    <w:rsid w:val="00993058"/>
    <w:rsid w:val="00993286"/>
    <w:rsid w:val="009940CE"/>
    <w:rsid w:val="00994335"/>
    <w:rsid w:val="00994A57"/>
    <w:rsid w:val="009A030E"/>
    <w:rsid w:val="009A119A"/>
    <w:rsid w:val="009A1549"/>
    <w:rsid w:val="009A2025"/>
    <w:rsid w:val="009A239B"/>
    <w:rsid w:val="009A5BB3"/>
    <w:rsid w:val="009A63FE"/>
    <w:rsid w:val="009B1DF8"/>
    <w:rsid w:val="009B42AD"/>
    <w:rsid w:val="009B440E"/>
    <w:rsid w:val="009B64FE"/>
    <w:rsid w:val="009B7BCA"/>
    <w:rsid w:val="009B7FAA"/>
    <w:rsid w:val="009C1149"/>
    <w:rsid w:val="009C2B52"/>
    <w:rsid w:val="009C3E87"/>
    <w:rsid w:val="009C4D01"/>
    <w:rsid w:val="009C5462"/>
    <w:rsid w:val="009D4F84"/>
    <w:rsid w:val="009D5E14"/>
    <w:rsid w:val="009D61D2"/>
    <w:rsid w:val="009D6290"/>
    <w:rsid w:val="009D63A4"/>
    <w:rsid w:val="009D68F8"/>
    <w:rsid w:val="009E1F38"/>
    <w:rsid w:val="009E253C"/>
    <w:rsid w:val="009E325D"/>
    <w:rsid w:val="009E53C6"/>
    <w:rsid w:val="009F02EF"/>
    <w:rsid w:val="009F1212"/>
    <w:rsid w:val="009F37EA"/>
    <w:rsid w:val="009F4F67"/>
    <w:rsid w:val="009F5D85"/>
    <w:rsid w:val="009F6119"/>
    <w:rsid w:val="009F6EF5"/>
    <w:rsid w:val="009F7739"/>
    <w:rsid w:val="009F78E1"/>
    <w:rsid w:val="00A03BD4"/>
    <w:rsid w:val="00A117EE"/>
    <w:rsid w:val="00A11B5A"/>
    <w:rsid w:val="00A11C1C"/>
    <w:rsid w:val="00A1523E"/>
    <w:rsid w:val="00A160DB"/>
    <w:rsid w:val="00A17365"/>
    <w:rsid w:val="00A2068B"/>
    <w:rsid w:val="00A20F34"/>
    <w:rsid w:val="00A3012B"/>
    <w:rsid w:val="00A30E88"/>
    <w:rsid w:val="00A41294"/>
    <w:rsid w:val="00A46C2B"/>
    <w:rsid w:val="00A47328"/>
    <w:rsid w:val="00A51160"/>
    <w:rsid w:val="00A51C2D"/>
    <w:rsid w:val="00A52F20"/>
    <w:rsid w:val="00A57037"/>
    <w:rsid w:val="00A6283F"/>
    <w:rsid w:val="00A62C3E"/>
    <w:rsid w:val="00A631E6"/>
    <w:rsid w:val="00A63A55"/>
    <w:rsid w:val="00A66727"/>
    <w:rsid w:val="00A70222"/>
    <w:rsid w:val="00A70742"/>
    <w:rsid w:val="00A71726"/>
    <w:rsid w:val="00A72A9D"/>
    <w:rsid w:val="00A748E5"/>
    <w:rsid w:val="00A75B31"/>
    <w:rsid w:val="00A75DAF"/>
    <w:rsid w:val="00A76B92"/>
    <w:rsid w:val="00A800F2"/>
    <w:rsid w:val="00A84E67"/>
    <w:rsid w:val="00A879F7"/>
    <w:rsid w:val="00A87D08"/>
    <w:rsid w:val="00A932DD"/>
    <w:rsid w:val="00A95972"/>
    <w:rsid w:val="00A9749B"/>
    <w:rsid w:val="00AA3431"/>
    <w:rsid w:val="00AA48B2"/>
    <w:rsid w:val="00AA5C4B"/>
    <w:rsid w:val="00AA6A8A"/>
    <w:rsid w:val="00AB19B9"/>
    <w:rsid w:val="00AB2946"/>
    <w:rsid w:val="00AB35C0"/>
    <w:rsid w:val="00AB3F06"/>
    <w:rsid w:val="00AB4283"/>
    <w:rsid w:val="00AB489D"/>
    <w:rsid w:val="00AB48DB"/>
    <w:rsid w:val="00AB7D79"/>
    <w:rsid w:val="00AC01AB"/>
    <w:rsid w:val="00AC07A4"/>
    <w:rsid w:val="00AC219C"/>
    <w:rsid w:val="00AC5A5F"/>
    <w:rsid w:val="00AC69F4"/>
    <w:rsid w:val="00AC7027"/>
    <w:rsid w:val="00AD02A6"/>
    <w:rsid w:val="00AD0FDB"/>
    <w:rsid w:val="00AD1476"/>
    <w:rsid w:val="00AD4B99"/>
    <w:rsid w:val="00AD5010"/>
    <w:rsid w:val="00AD53A5"/>
    <w:rsid w:val="00AD7B20"/>
    <w:rsid w:val="00AE119D"/>
    <w:rsid w:val="00AE2D3A"/>
    <w:rsid w:val="00AE311C"/>
    <w:rsid w:val="00AE5B60"/>
    <w:rsid w:val="00AF19DA"/>
    <w:rsid w:val="00AF2096"/>
    <w:rsid w:val="00AF2480"/>
    <w:rsid w:val="00AF3227"/>
    <w:rsid w:val="00AF43BD"/>
    <w:rsid w:val="00AF53AA"/>
    <w:rsid w:val="00AF5622"/>
    <w:rsid w:val="00B01F2A"/>
    <w:rsid w:val="00B04079"/>
    <w:rsid w:val="00B0765C"/>
    <w:rsid w:val="00B105C6"/>
    <w:rsid w:val="00B10CB8"/>
    <w:rsid w:val="00B1205F"/>
    <w:rsid w:val="00B12FEC"/>
    <w:rsid w:val="00B13A80"/>
    <w:rsid w:val="00B144A8"/>
    <w:rsid w:val="00B16BD4"/>
    <w:rsid w:val="00B17131"/>
    <w:rsid w:val="00B178CD"/>
    <w:rsid w:val="00B230A4"/>
    <w:rsid w:val="00B25C56"/>
    <w:rsid w:val="00B320E0"/>
    <w:rsid w:val="00B32787"/>
    <w:rsid w:val="00B32DC5"/>
    <w:rsid w:val="00B331B0"/>
    <w:rsid w:val="00B35F2B"/>
    <w:rsid w:val="00B36F3B"/>
    <w:rsid w:val="00B40689"/>
    <w:rsid w:val="00B413A3"/>
    <w:rsid w:val="00B42959"/>
    <w:rsid w:val="00B42BFB"/>
    <w:rsid w:val="00B45E6E"/>
    <w:rsid w:val="00B46469"/>
    <w:rsid w:val="00B47C6A"/>
    <w:rsid w:val="00B50182"/>
    <w:rsid w:val="00B50396"/>
    <w:rsid w:val="00B51C5A"/>
    <w:rsid w:val="00B52E8A"/>
    <w:rsid w:val="00B547A7"/>
    <w:rsid w:val="00B55078"/>
    <w:rsid w:val="00B55A2F"/>
    <w:rsid w:val="00B57608"/>
    <w:rsid w:val="00B60657"/>
    <w:rsid w:val="00B81516"/>
    <w:rsid w:val="00B81FF0"/>
    <w:rsid w:val="00B82335"/>
    <w:rsid w:val="00B826D4"/>
    <w:rsid w:val="00B83C22"/>
    <w:rsid w:val="00B85359"/>
    <w:rsid w:val="00B85AC0"/>
    <w:rsid w:val="00B85C5E"/>
    <w:rsid w:val="00B86679"/>
    <w:rsid w:val="00B90C08"/>
    <w:rsid w:val="00B931F1"/>
    <w:rsid w:val="00B932B3"/>
    <w:rsid w:val="00B943BB"/>
    <w:rsid w:val="00BA18B6"/>
    <w:rsid w:val="00BA6A37"/>
    <w:rsid w:val="00BA6D37"/>
    <w:rsid w:val="00BB0E5F"/>
    <w:rsid w:val="00BB28F4"/>
    <w:rsid w:val="00BC0C9D"/>
    <w:rsid w:val="00BC0DBB"/>
    <w:rsid w:val="00BC1832"/>
    <w:rsid w:val="00BC29C1"/>
    <w:rsid w:val="00BC3299"/>
    <w:rsid w:val="00BC46B8"/>
    <w:rsid w:val="00BC7A3B"/>
    <w:rsid w:val="00BD0E55"/>
    <w:rsid w:val="00BD182D"/>
    <w:rsid w:val="00BD3649"/>
    <w:rsid w:val="00BD4105"/>
    <w:rsid w:val="00BD7C33"/>
    <w:rsid w:val="00BD7C82"/>
    <w:rsid w:val="00BE0810"/>
    <w:rsid w:val="00BE1124"/>
    <w:rsid w:val="00BE4F0D"/>
    <w:rsid w:val="00BE504E"/>
    <w:rsid w:val="00BE5D93"/>
    <w:rsid w:val="00BE6C26"/>
    <w:rsid w:val="00BE786F"/>
    <w:rsid w:val="00BF0248"/>
    <w:rsid w:val="00BF1957"/>
    <w:rsid w:val="00BF5258"/>
    <w:rsid w:val="00BF6188"/>
    <w:rsid w:val="00C02D75"/>
    <w:rsid w:val="00C06571"/>
    <w:rsid w:val="00C066B0"/>
    <w:rsid w:val="00C10E87"/>
    <w:rsid w:val="00C11C7E"/>
    <w:rsid w:val="00C120D9"/>
    <w:rsid w:val="00C1218F"/>
    <w:rsid w:val="00C12CFF"/>
    <w:rsid w:val="00C13E5A"/>
    <w:rsid w:val="00C147C0"/>
    <w:rsid w:val="00C159C0"/>
    <w:rsid w:val="00C16432"/>
    <w:rsid w:val="00C20213"/>
    <w:rsid w:val="00C20D98"/>
    <w:rsid w:val="00C22747"/>
    <w:rsid w:val="00C22C63"/>
    <w:rsid w:val="00C23BCC"/>
    <w:rsid w:val="00C23BE5"/>
    <w:rsid w:val="00C25DCF"/>
    <w:rsid w:val="00C26084"/>
    <w:rsid w:val="00C309BD"/>
    <w:rsid w:val="00C31253"/>
    <w:rsid w:val="00C3300B"/>
    <w:rsid w:val="00C34125"/>
    <w:rsid w:val="00C4495E"/>
    <w:rsid w:val="00C4655B"/>
    <w:rsid w:val="00C467BA"/>
    <w:rsid w:val="00C46CF1"/>
    <w:rsid w:val="00C47FB6"/>
    <w:rsid w:val="00C51762"/>
    <w:rsid w:val="00C53693"/>
    <w:rsid w:val="00C53995"/>
    <w:rsid w:val="00C55669"/>
    <w:rsid w:val="00C5598B"/>
    <w:rsid w:val="00C616D7"/>
    <w:rsid w:val="00C618C7"/>
    <w:rsid w:val="00C61F8A"/>
    <w:rsid w:val="00C621F5"/>
    <w:rsid w:val="00C6662F"/>
    <w:rsid w:val="00C7454C"/>
    <w:rsid w:val="00C746BC"/>
    <w:rsid w:val="00C77ABF"/>
    <w:rsid w:val="00C860F1"/>
    <w:rsid w:val="00C909F2"/>
    <w:rsid w:val="00C94E67"/>
    <w:rsid w:val="00CA05E2"/>
    <w:rsid w:val="00CA24A6"/>
    <w:rsid w:val="00CA321E"/>
    <w:rsid w:val="00CA54CD"/>
    <w:rsid w:val="00CA7F58"/>
    <w:rsid w:val="00CB5395"/>
    <w:rsid w:val="00CB5B97"/>
    <w:rsid w:val="00CB7142"/>
    <w:rsid w:val="00CC169A"/>
    <w:rsid w:val="00CC2B79"/>
    <w:rsid w:val="00CC311E"/>
    <w:rsid w:val="00CC3A42"/>
    <w:rsid w:val="00CC3D1F"/>
    <w:rsid w:val="00CC3DD2"/>
    <w:rsid w:val="00CC41B9"/>
    <w:rsid w:val="00CC443F"/>
    <w:rsid w:val="00CC57B9"/>
    <w:rsid w:val="00CD1B54"/>
    <w:rsid w:val="00CD3A8F"/>
    <w:rsid w:val="00CD4898"/>
    <w:rsid w:val="00CD586E"/>
    <w:rsid w:val="00CE223A"/>
    <w:rsid w:val="00CE2628"/>
    <w:rsid w:val="00CE7BCB"/>
    <w:rsid w:val="00CF0283"/>
    <w:rsid w:val="00CF0F6B"/>
    <w:rsid w:val="00CF1A96"/>
    <w:rsid w:val="00CF50ED"/>
    <w:rsid w:val="00D01AF8"/>
    <w:rsid w:val="00D0344D"/>
    <w:rsid w:val="00D05C7B"/>
    <w:rsid w:val="00D11F9C"/>
    <w:rsid w:val="00D1265D"/>
    <w:rsid w:val="00D12C69"/>
    <w:rsid w:val="00D1515B"/>
    <w:rsid w:val="00D2623E"/>
    <w:rsid w:val="00D3024A"/>
    <w:rsid w:val="00D318DA"/>
    <w:rsid w:val="00D31B30"/>
    <w:rsid w:val="00D326CF"/>
    <w:rsid w:val="00D34843"/>
    <w:rsid w:val="00D34CF0"/>
    <w:rsid w:val="00D35C4F"/>
    <w:rsid w:val="00D369D6"/>
    <w:rsid w:val="00D37F5F"/>
    <w:rsid w:val="00D41BB5"/>
    <w:rsid w:val="00D4265D"/>
    <w:rsid w:val="00D43834"/>
    <w:rsid w:val="00D4690F"/>
    <w:rsid w:val="00D47417"/>
    <w:rsid w:val="00D5449F"/>
    <w:rsid w:val="00D5655A"/>
    <w:rsid w:val="00D631B8"/>
    <w:rsid w:val="00D65DEB"/>
    <w:rsid w:val="00D70354"/>
    <w:rsid w:val="00D72134"/>
    <w:rsid w:val="00D7478C"/>
    <w:rsid w:val="00D74DDC"/>
    <w:rsid w:val="00D76C56"/>
    <w:rsid w:val="00D805D2"/>
    <w:rsid w:val="00D84D85"/>
    <w:rsid w:val="00D85CBF"/>
    <w:rsid w:val="00D85F89"/>
    <w:rsid w:val="00D915C2"/>
    <w:rsid w:val="00D9196C"/>
    <w:rsid w:val="00D94394"/>
    <w:rsid w:val="00DA21B3"/>
    <w:rsid w:val="00DA3A85"/>
    <w:rsid w:val="00DA7046"/>
    <w:rsid w:val="00DB0940"/>
    <w:rsid w:val="00DB5E13"/>
    <w:rsid w:val="00DC0246"/>
    <w:rsid w:val="00DC2AE7"/>
    <w:rsid w:val="00DC4F6B"/>
    <w:rsid w:val="00DC623B"/>
    <w:rsid w:val="00DC6AD5"/>
    <w:rsid w:val="00DD2DEE"/>
    <w:rsid w:val="00DD7D20"/>
    <w:rsid w:val="00DE0918"/>
    <w:rsid w:val="00DE403E"/>
    <w:rsid w:val="00DF1884"/>
    <w:rsid w:val="00DF29F8"/>
    <w:rsid w:val="00DF2AA7"/>
    <w:rsid w:val="00DF43DF"/>
    <w:rsid w:val="00DF5F0C"/>
    <w:rsid w:val="00E03512"/>
    <w:rsid w:val="00E10FDF"/>
    <w:rsid w:val="00E11476"/>
    <w:rsid w:val="00E1588F"/>
    <w:rsid w:val="00E169D7"/>
    <w:rsid w:val="00E16D5A"/>
    <w:rsid w:val="00E216DB"/>
    <w:rsid w:val="00E21EE1"/>
    <w:rsid w:val="00E26380"/>
    <w:rsid w:val="00E26C5E"/>
    <w:rsid w:val="00E305E7"/>
    <w:rsid w:val="00E323F6"/>
    <w:rsid w:val="00E42EA1"/>
    <w:rsid w:val="00E472C3"/>
    <w:rsid w:val="00E51921"/>
    <w:rsid w:val="00E51E16"/>
    <w:rsid w:val="00E52597"/>
    <w:rsid w:val="00E55850"/>
    <w:rsid w:val="00E5606B"/>
    <w:rsid w:val="00E565C4"/>
    <w:rsid w:val="00E62830"/>
    <w:rsid w:val="00E63F55"/>
    <w:rsid w:val="00E652ED"/>
    <w:rsid w:val="00E66F47"/>
    <w:rsid w:val="00E673D0"/>
    <w:rsid w:val="00E67797"/>
    <w:rsid w:val="00E67850"/>
    <w:rsid w:val="00E80D48"/>
    <w:rsid w:val="00E81527"/>
    <w:rsid w:val="00E817BD"/>
    <w:rsid w:val="00E83503"/>
    <w:rsid w:val="00E83562"/>
    <w:rsid w:val="00E842C0"/>
    <w:rsid w:val="00E85B4B"/>
    <w:rsid w:val="00E8707B"/>
    <w:rsid w:val="00E87787"/>
    <w:rsid w:val="00E902BC"/>
    <w:rsid w:val="00E9258A"/>
    <w:rsid w:val="00E94FDF"/>
    <w:rsid w:val="00E977C6"/>
    <w:rsid w:val="00E97F38"/>
    <w:rsid w:val="00EA067E"/>
    <w:rsid w:val="00EA25A2"/>
    <w:rsid w:val="00EA59C4"/>
    <w:rsid w:val="00EB1127"/>
    <w:rsid w:val="00EB2171"/>
    <w:rsid w:val="00EB42EF"/>
    <w:rsid w:val="00EB5546"/>
    <w:rsid w:val="00EB5F1B"/>
    <w:rsid w:val="00EB7431"/>
    <w:rsid w:val="00EC2B50"/>
    <w:rsid w:val="00EC33D5"/>
    <w:rsid w:val="00EC410C"/>
    <w:rsid w:val="00EC444A"/>
    <w:rsid w:val="00ED09F0"/>
    <w:rsid w:val="00ED0C44"/>
    <w:rsid w:val="00ED0DAB"/>
    <w:rsid w:val="00ED2F30"/>
    <w:rsid w:val="00ED5977"/>
    <w:rsid w:val="00ED5DD3"/>
    <w:rsid w:val="00ED7074"/>
    <w:rsid w:val="00EE44D9"/>
    <w:rsid w:val="00EE4AB3"/>
    <w:rsid w:val="00EF0BF5"/>
    <w:rsid w:val="00EF15E6"/>
    <w:rsid w:val="00EF22DB"/>
    <w:rsid w:val="00EF6422"/>
    <w:rsid w:val="00EF6DC0"/>
    <w:rsid w:val="00F002E8"/>
    <w:rsid w:val="00F0153B"/>
    <w:rsid w:val="00F017E8"/>
    <w:rsid w:val="00F04F27"/>
    <w:rsid w:val="00F065C5"/>
    <w:rsid w:val="00F066EF"/>
    <w:rsid w:val="00F06820"/>
    <w:rsid w:val="00F1146A"/>
    <w:rsid w:val="00F14761"/>
    <w:rsid w:val="00F16CBF"/>
    <w:rsid w:val="00F23DF9"/>
    <w:rsid w:val="00F24DE8"/>
    <w:rsid w:val="00F25E1A"/>
    <w:rsid w:val="00F26B4C"/>
    <w:rsid w:val="00F26F3D"/>
    <w:rsid w:val="00F27229"/>
    <w:rsid w:val="00F3247A"/>
    <w:rsid w:val="00F32C73"/>
    <w:rsid w:val="00F33971"/>
    <w:rsid w:val="00F35A2F"/>
    <w:rsid w:val="00F35C93"/>
    <w:rsid w:val="00F41472"/>
    <w:rsid w:val="00F4384E"/>
    <w:rsid w:val="00F43973"/>
    <w:rsid w:val="00F4408F"/>
    <w:rsid w:val="00F50D68"/>
    <w:rsid w:val="00F51F4F"/>
    <w:rsid w:val="00F542BF"/>
    <w:rsid w:val="00F5471C"/>
    <w:rsid w:val="00F56BF4"/>
    <w:rsid w:val="00F578AA"/>
    <w:rsid w:val="00F601CF"/>
    <w:rsid w:val="00F614AE"/>
    <w:rsid w:val="00F62484"/>
    <w:rsid w:val="00F656E8"/>
    <w:rsid w:val="00F70671"/>
    <w:rsid w:val="00F708F1"/>
    <w:rsid w:val="00F70A51"/>
    <w:rsid w:val="00F72F33"/>
    <w:rsid w:val="00F75D26"/>
    <w:rsid w:val="00F76BD5"/>
    <w:rsid w:val="00F77579"/>
    <w:rsid w:val="00F808C3"/>
    <w:rsid w:val="00F8341F"/>
    <w:rsid w:val="00F83DEC"/>
    <w:rsid w:val="00F84430"/>
    <w:rsid w:val="00F87DD2"/>
    <w:rsid w:val="00F90725"/>
    <w:rsid w:val="00F92189"/>
    <w:rsid w:val="00F92892"/>
    <w:rsid w:val="00F92915"/>
    <w:rsid w:val="00F95206"/>
    <w:rsid w:val="00F9719F"/>
    <w:rsid w:val="00F97267"/>
    <w:rsid w:val="00F97391"/>
    <w:rsid w:val="00FA116A"/>
    <w:rsid w:val="00FA4FFD"/>
    <w:rsid w:val="00FA526B"/>
    <w:rsid w:val="00FA6484"/>
    <w:rsid w:val="00FA64B1"/>
    <w:rsid w:val="00FB187C"/>
    <w:rsid w:val="00FB3D2D"/>
    <w:rsid w:val="00FB5C13"/>
    <w:rsid w:val="00FB5EC7"/>
    <w:rsid w:val="00FC457B"/>
    <w:rsid w:val="00FC5403"/>
    <w:rsid w:val="00FD048F"/>
    <w:rsid w:val="00FD1488"/>
    <w:rsid w:val="00FD1FD1"/>
    <w:rsid w:val="00FD30E3"/>
    <w:rsid w:val="00FD5246"/>
    <w:rsid w:val="00FD628E"/>
    <w:rsid w:val="00FE05C0"/>
    <w:rsid w:val="00FE1745"/>
    <w:rsid w:val="00FE2130"/>
    <w:rsid w:val="00FE4DC4"/>
    <w:rsid w:val="00FF27D4"/>
    <w:rsid w:val="00FF4A49"/>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F7C50"/>
  <w15:docId w15:val="{CCE9F758-09A0-43F4-A478-00E8885DE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160"/>
    <w:pPr>
      <w:spacing w:after="120"/>
      <w:jc w:val="both"/>
    </w:pPr>
    <w:rPr>
      <w:rFonts w:ascii="Arial" w:hAnsi="Arial"/>
      <w:szCs w:val="24"/>
    </w:rPr>
  </w:style>
  <w:style w:type="paragraph" w:styleId="Heading1">
    <w:name w:val="heading 1"/>
    <w:basedOn w:val="Normal"/>
    <w:next w:val="Normal"/>
    <w:link w:val="Heading1Char"/>
    <w:qFormat/>
    <w:rsid w:val="00A51160"/>
    <w:pPr>
      <w:keepNext/>
      <w:numPr>
        <w:numId w:val="3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A51160"/>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AB3F06"/>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AB3F06"/>
    <w:pPr>
      <w:keepNext/>
      <w:keepLines/>
      <w:spacing w:before="200" w:after="60"/>
      <w:outlineLvl w:val="3"/>
    </w:pPr>
    <w:rPr>
      <w:b/>
      <w:bCs/>
      <w:i/>
      <w:iCs/>
    </w:rPr>
  </w:style>
  <w:style w:type="paragraph" w:styleId="Heading5">
    <w:name w:val="heading 5"/>
    <w:aliases w:val="Para5"/>
    <w:basedOn w:val="Normal"/>
    <w:next w:val="Normal"/>
    <w:qFormat/>
    <w:rsid w:val="00362D3A"/>
    <w:pPr>
      <w:numPr>
        <w:ilvl w:val="4"/>
        <w:numId w:val="4"/>
      </w:numPr>
      <w:spacing w:before="240" w:after="60"/>
      <w:outlineLvl w:val="4"/>
    </w:pPr>
    <w:rPr>
      <w:b/>
      <w:bCs/>
      <w:iCs/>
      <w:szCs w:val="26"/>
    </w:rPr>
  </w:style>
  <w:style w:type="paragraph" w:styleId="Heading6">
    <w:name w:val="heading 6"/>
    <w:basedOn w:val="Normal"/>
    <w:next w:val="Normal"/>
    <w:qFormat/>
    <w:rsid w:val="00362D3A"/>
    <w:pPr>
      <w:numPr>
        <w:ilvl w:val="5"/>
        <w:numId w:val="4"/>
      </w:numPr>
      <w:spacing w:before="240" w:after="60"/>
      <w:outlineLvl w:val="5"/>
    </w:pPr>
    <w:rPr>
      <w:rFonts w:ascii="Times New Roman" w:hAnsi="Times New Roman"/>
      <w:b/>
      <w:bCs/>
    </w:rPr>
  </w:style>
  <w:style w:type="paragraph" w:styleId="Heading7">
    <w:name w:val="heading 7"/>
    <w:basedOn w:val="Normal"/>
    <w:next w:val="Normal"/>
    <w:qFormat/>
    <w:rsid w:val="00362D3A"/>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362D3A"/>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362D3A"/>
    <w:pPr>
      <w:numPr>
        <w:ilvl w:val="8"/>
        <w:numId w:val="4"/>
      </w:numPr>
      <w:spacing w:before="240" w:after="60"/>
      <w:outlineLvl w:val="8"/>
    </w:pPr>
    <w:rPr>
      <w:rFonts w:cs="Arial"/>
    </w:rPr>
  </w:style>
  <w:style w:type="character" w:default="1" w:styleId="DefaultParagraphFont">
    <w:name w:val="Default Paragraph Font"/>
    <w:uiPriority w:val="1"/>
    <w:semiHidden/>
    <w:unhideWhenUsed/>
    <w:rsid w:val="00A511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160"/>
  </w:style>
  <w:style w:type="character" w:customStyle="1" w:styleId="Heading1Char">
    <w:name w:val="Heading 1 Char"/>
    <w:link w:val="Heading1"/>
    <w:locked/>
    <w:rsid w:val="00AB3F06"/>
    <w:rPr>
      <w:rFonts w:ascii="Arial" w:hAnsi="Arial" w:cs="Arial"/>
      <w:b/>
      <w:bCs/>
      <w:kern w:val="32"/>
      <w:sz w:val="32"/>
      <w:szCs w:val="32"/>
    </w:rPr>
  </w:style>
  <w:style w:type="character" w:customStyle="1" w:styleId="Heading2Char">
    <w:name w:val="Heading 2 Char"/>
    <w:link w:val="Heading2"/>
    <w:rsid w:val="00A51160"/>
    <w:rPr>
      <w:rFonts w:ascii="Cambria" w:hAnsi="Cambria"/>
      <w:b/>
      <w:bCs/>
      <w:color w:val="4F81BD"/>
      <w:sz w:val="26"/>
      <w:szCs w:val="26"/>
    </w:rPr>
  </w:style>
  <w:style w:type="paragraph" w:styleId="BodyText">
    <w:name w:val="Body Text"/>
    <w:basedOn w:val="Normal"/>
    <w:link w:val="BodyTextChar"/>
    <w:rsid w:val="00362D3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locked/>
    <w:rsid w:val="00B413A3"/>
    <w:rPr>
      <w:rFonts w:ascii="Arial" w:hAnsi="Arial"/>
      <w:szCs w:val="24"/>
    </w:rPr>
  </w:style>
  <w:style w:type="character" w:styleId="PageNumber">
    <w:name w:val="page number"/>
    <w:basedOn w:val="DefaultParagraphFont"/>
    <w:semiHidden/>
  </w:style>
  <w:style w:type="paragraph" w:styleId="Header">
    <w:name w:val="header"/>
    <w:basedOn w:val="Normal"/>
    <w:semiHidden/>
    <w:pPr>
      <w:tabs>
        <w:tab w:val="right" w:pos="9090"/>
      </w:tabs>
      <w:ind w:left="864" w:hanging="864"/>
    </w:pPr>
    <w:rPr>
      <w:sz w:val="16"/>
      <w:lang w:val="en-US"/>
    </w:rPr>
  </w:style>
  <w:style w:type="paragraph" w:styleId="Footer">
    <w:name w:val="footer"/>
    <w:basedOn w:val="Normal"/>
    <w:semiHidden/>
    <w:pPr>
      <w:tabs>
        <w:tab w:val="right" w:pos="9090"/>
      </w:tabs>
    </w:pPr>
    <w:rPr>
      <w:sz w:val="16"/>
      <w:lang w:val="en-US"/>
    </w:rPr>
  </w:style>
  <w:style w:type="character" w:styleId="Hyperlink">
    <w:name w:val="Hyperlink"/>
    <w:uiPriority w:val="99"/>
    <w:unhideWhenUsed/>
    <w:rsid w:val="00A51160"/>
    <w:rPr>
      <w:color w:val="0000FF"/>
      <w:u w:val="single"/>
    </w:rPr>
  </w:style>
  <w:style w:type="paragraph" w:styleId="BodyTextIndent2">
    <w:name w:val="Body Text Indent 2"/>
    <w:basedOn w:val="Normal"/>
    <w:semiHidden/>
    <w:pPr>
      <w:ind w:left="1440"/>
    </w:pPr>
    <w:rPr>
      <w:sz w:val="24"/>
    </w:rPr>
  </w:style>
  <w:style w:type="character" w:styleId="FollowedHyperlink">
    <w:name w:val="FollowedHyperlink"/>
    <w:semiHidden/>
    <w:rPr>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pPr>
      <w:keepNext/>
      <w:spacing w:after="240"/>
      <w:ind w:right="522"/>
    </w:pPr>
    <w:rPr>
      <w:sz w:val="24"/>
    </w:rPr>
  </w:style>
  <w:style w:type="paragraph" w:styleId="BodyText3">
    <w:name w:val="Body Text 3"/>
    <w:basedOn w:val="Normal"/>
    <w:semiHidden/>
    <w:pPr>
      <w:spacing w:after="240"/>
    </w:pPr>
  </w:style>
  <w:style w:type="paragraph" w:styleId="BodyTextIndent">
    <w:name w:val="Body Text Indent"/>
    <w:basedOn w:val="Normal"/>
    <w:link w:val="BodyTextIndentChar"/>
    <w:semiHidden/>
    <w:pPr>
      <w:ind w:left="720" w:hanging="720"/>
    </w:pPr>
    <w:rPr>
      <w:b/>
      <w:sz w:val="24"/>
    </w:rPr>
  </w:style>
  <w:style w:type="paragraph" w:styleId="DocumentMap">
    <w:name w:val="Document Map"/>
    <w:basedOn w:val="Normal"/>
    <w:semiHidden/>
    <w:pPr>
      <w:shd w:val="clear" w:color="auto" w:fill="000080"/>
    </w:pPr>
    <w:rPr>
      <w:rFonts w:ascii="Tahoma" w:hAnsi="Tahoma"/>
    </w:rPr>
  </w:style>
  <w:style w:type="paragraph" w:styleId="ListBullet">
    <w:name w:val="List Bullet"/>
    <w:basedOn w:val="Normal"/>
    <w:autoRedefine/>
    <w:semiHidden/>
    <w:pPr>
      <w:widowControl w:val="0"/>
      <w:spacing w:after="220"/>
    </w:pPr>
    <w:rPr>
      <w:rFonts w:ascii="Times New Roman" w:hAnsi="Times New Roman"/>
      <w:snapToGrid w:val="0"/>
    </w:rPr>
  </w:style>
  <w:style w:type="paragraph" w:styleId="FootnoteText">
    <w:name w:val="footnote text"/>
    <w:basedOn w:val="Normal"/>
    <w:semiHidden/>
    <w:rsid w:val="00A51160"/>
    <w:rPr>
      <w:szCs w:val="20"/>
    </w:rPr>
  </w:style>
  <w:style w:type="character" w:styleId="FootnoteReference">
    <w:name w:val="footnote reference"/>
    <w:semiHidden/>
    <w:rPr>
      <w:vertAlign w:val="superscript"/>
    </w:rPr>
  </w:style>
  <w:style w:type="paragraph" w:styleId="EndnoteText">
    <w:name w:val="endnote text"/>
    <w:basedOn w:val="Normal"/>
    <w:semiHidden/>
    <w:rsid w:val="00362D3A"/>
    <w:rPr>
      <w:szCs w:val="20"/>
    </w:rPr>
  </w:style>
  <w:style w:type="character" w:styleId="EndnoteReference">
    <w:name w:val="endnote reference"/>
    <w:semiHidden/>
    <w:rPr>
      <w:vertAlign w:val="superscript"/>
    </w:rPr>
  </w:style>
  <w:style w:type="paragraph" w:styleId="ListNumber2">
    <w:name w:val="List Number 2"/>
    <w:basedOn w:val="Normal"/>
    <w:semiHidden/>
    <w:pPr>
      <w:numPr>
        <w:numId w:val="1"/>
      </w:numPr>
      <w:tabs>
        <w:tab w:val="left" w:pos="0"/>
        <w:tab w:val="num"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napToGrid w:val="0"/>
      <w:sz w:val="24"/>
    </w:rPr>
  </w:style>
  <w:style w:type="paragraph" w:styleId="BodyTextIndent3">
    <w:name w:val="Body Text Indent 3"/>
    <w:basedOn w:val="Normal"/>
    <w:semiHidden/>
    <w:pPr>
      <w:spacing w:after="0"/>
      <w:ind w:left="1418" w:hanging="851"/>
    </w:pPr>
    <w:rPr>
      <w:rFonts w:ascii="Times New Roman" w:hAnsi="Times New Roman"/>
      <w:lang w:val="en-US"/>
    </w:rPr>
  </w:style>
  <w:style w:type="paragraph" w:styleId="TOC1">
    <w:name w:val="toc 1"/>
    <w:next w:val="ASDEFCONNormal"/>
    <w:autoRedefine/>
    <w:uiPriority w:val="39"/>
    <w:rsid w:val="00A51160"/>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A51160"/>
    <w:pPr>
      <w:spacing w:after="120"/>
      <w:jc w:val="both"/>
    </w:pPr>
    <w:rPr>
      <w:rFonts w:ascii="Arial" w:hAnsi="Arial"/>
      <w:color w:val="000000"/>
      <w:szCs w:val="40"/>
    </w:rPr>
  </w:style>
  <w:style w:type="character" w:customStyle="1" w:styleId="ASDEFCONNormalChar">
    <w:name w:val="ASDEFCON Normal Char"/>
    <w:link w:val="ASDEFCONNormal"/>
    <w:rsid w:val="00A51160"/>
    <w:rPr>
      <w:rFonts w:ascii="Arial" w:hAnsi="Arial"/>
      <w:color w:val="000000"/>
      <w:szCs w:val="40"/>
    </w:rPr>
  </w:style>
  <w:style w:type="paragraph" w:styleId="TOC2">
    <w:name w:val="toc 2"/>
    <w:next w:val="ASDEFCONNormal"/>
    <w:autoRedefine/>
    <w:uiPriority w:val="39"/>
    <w:rsid w:val="00A51160"/>
    <w:pPr>
      <w:spacing w:after="60"/>
      <w:ind w:left="1417" w:hanging="850"/>
    </w:pPr>
    <w:rPr>
      <w:rFonts w:ascii="Arial" w:hAnsi="Arial" w:cs="Arial"/>
      <w:szCs w:val="24"/>
    </w:rPr>
  </w:style>
  <w:style w:type="paragraph" w:styleId="TOC3">
    <w:name w:val="toc 3"/>
    <w:basedOn w:val="Normal"/>
    <w:next w:val="Normal"/>
    <w:autoRedefine/>
    <w:rsid w:val="00A51160"/>
    <w:pPr>
      <w:spacing w:after="100"/>
      <w:ind w:left="400"/>
    </w:pPr>
  </w:style>
  <w:style w:type="paragraph" w:styleId="TOC4">
    <w:name w:val="toc 4"/>
    <w:basedOn w:val="Normal"/>
    <w:next w:val="Normal"/>
    <w:autoRedefine/>
    <w:rsid w:val="00A51160"/>
    <w:pPr>
      <w:spacing w:after="100"/>
      <w:ind w:left="600"/>
    </w:pPr>
  </w:style>
  <w:style w:type="paragraph" w:styleId="TOC5">
    <w:name w:val="toc 5"/>
    <w:basedOn w:val="Normal"/>
    <w:next w:val="Normal"/>
    <w:autoRedefine/>
    <w:rsid w:val="00A51160"/>
    <w:pPr>
      <w:spacing w:after="100"/>
      <w:ind w:left="800"/>
    </w:pPr>
  </w:style>
  <w:style w:type="paragraph" w:styleId="TOC6">
    <w:name w:val="toc 6"/>
    <w:basedOn w:val="Normal"/>
    <w:next w:val="Normal"/>
    <w:autoRedefine/>
    <w:rsid w:val="00A51160"/>
    <w:pPr>
      <w:spacing w:after="100"/>
      <w:ind w:left="1000"/>
    </w:pPr>
  </w:style>
  <w:style w:type="paragraph" w:styleId="TOC7">
    <w:name w:val="toc 7"/>
    <w:basedOn w:val="Normal"/>
    <w:next w:val="Normal"/>
    <w:autoRedefine/>
    <w:rsid w:val="00A51160"/>
    <w:pPr>
      <w:spacing w:after="100"/>
      <w:ind w:left="1200"/>
    </w:pPr>
  </w:style>
  <w:style w:type="paragraph" w:styleId="TOC8">
    <w:name w:val="toc 8"/>
    <w:basedOn w:val="Normal"/>
    <w:next w:val="Normal"/>
    <w:autoRedefine/>
    <w:rsid w:val="00A51160"/>
    <w:pPr>
      <w:spacing w:after="100"/>
      <w:ind w:left="1400"/>
    </w:pPr>
  </w:style>
  <w:style w:type="paragraph" w:styleId="TOC9">
    <w:name w:val="toc 9"/>
    <w:basedOn w:val="Normal"/>
    <w:next w:val="Normal"/>
    <w:autoRedefine/>
    <w:rsid w:val="00A51160"/>
    <w:pPr>
      <w:spacing w:after="100"/>
      <w:ind w:left="1600"/>
    </w:pPr>
  </w:style>
  <w:style w:type="paragraph" w:styleId="PlainText">
    <w:name w:val="Plain Text"/>
    <w:basedOn w:val="Normal"/>
    <w:semiHidden/>
    <w:rPr>
      <w:rFonts w:ascii="Courier New" w:hAnsi="Courier New"/>
    </w:rPr>
  </w:style>
  <w:style w:type="paragraph" w:styleId="BalloonText">
    <w:name w:val="Balloon Text"/>
    <w:basedOn w:val="Normal"/>
    <w:link w:val="BalloonTextChar"/>
    <w:autoRedefine/>
    <w:rsid w:val="00C309BD"/>
    <w:rPr>
      <w:sz w:val="18"/>
      <w:szCs w:val="20"/>
    </w:rPr>
  </w:style>
  <w:style w:type="table" w:styleId="TableGrid">
    <w:name w:val="Table Grid"/>
    <w:basedOn w:val="TableNormal"/>
    <w:rsid w:val="00362D3A"/>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D1515B"/>
    <w:rPr>
      <w:b w:val="0"/>
    </w:rPr>
  </w:style>
  <w:style w:type="paragraph" w:customStyle="1" w:styleId="COTCOCLV2-ASDEFCON">
    <w:name w:val="COT/COC LV2 - ASDEFCON"/>
    <w:basedOn w:val="ASDEFCONNormal"/>
    <w:next w:val="COTCOCLV3-ASDEFCON"/>
    <w:rsid w:val="00A51160"/>
    <w:pPr>
      <w:keepNext/>
      <w:keepLines/>
      <w:numPr>
        <w:ilvl w:val="1"/>
        <w:numId w:val="6"/>
      </w:numPr>
      <w:pBdr>
        <w:bottom w:val="single" w:sz="4" w:space="1" w:color="auto"/>
      </w:pBdr>
    </w:pPr>
    <w:rPr>
      <w:b/>
    </w:rPr>
  </w:style>
  <w:style w:type="paragraph" w:customStyle="1" w:styleId="COTCOCLV3-ASDEFCON">
    <w:name w:val="COT/COC LV3 - ASDEFCON"/>
    <w:basedOn w:val="ASDEFCONNormal"/>
    <w:rsid w:val="00A51160"/>
    <w:pPr>
      <w:numPr>
        <w:ilvl w:val="2"/>
        <w:numId w:val="6"/>
      </w:numPr>
    </w:pPr>
  </w:style>
  <w:style w:type="paragraph" w:customStyle="1" w:styleId="COTCOCLV1-ASDEFCON">
    <w:name w:val="COT/COC LV1 - ASDEFCON"/>
    <w:basedOn w:val="ASDEFCONNormal"/>
    <w:next w:val="COTCOCLV2-ASDEFCON"/>
    <w:link w:val="COTCOCLV1-ASDEFCONChar"/>
    <w:rsid w:val="00A51160"/>
    <w:pPr>
      <w:keepNext/>
      <w:keepLines/>
      <w:numPr>
        <w:numId w:val="6"/>
      </w:numPr>
      <w:spacing w:before="240"/>
    </w:pPr>
    <w:rPr>
      <w:b/>
      <w:caps/>
    </w:rPr>
  </w:style>
  <w:style w:type="paragraph" w:customStyle="1" w:styleId="COTCOCLV4-ASDEFCON">
    <w:name w:val="COT/COC LV4 - ASDEFCON"/>
    <w:basedOn w:val="ASDEFCONNormal"/>
    <w:rsid w:val="00A51160"/>
    <w:pPr>
      <w:numPr>
        <w:ilvl w:val="3"/>
        <w:numId w:val="6"/>
      </w:numPr>
    </w:pPr>
  </w:style>
  <w:style w:type="paragraph" w:customStyle="1" w:styleId="COTCOCLV5-ASDEFCON">
    <w:name w:val="COT/COC LV5 - ASDEFCON"/>
    <w:basedOn w:val="ASDEFCONNormal"/>
    <w:rsid w:val="00A51160"/>
    <w:pPr>
      <w:numPr>
        <w:ilvl w:val="4"/>
        <w:numId w:val="6"/>
      </w:numPr>
    </w:pPr>
  </w:style>
  <w:style w:type="paragraph" w:customStyle="1" w:styleId="COTCOCLV6-ASDEFCON">
    <w:name w:val="COT/COC LV6 - ASDEFCON"/>
    <w:basedOn w:val="ASDEFCONNormal"/>
    <w:rsid w:val="00A51160"/>
    <w:pPr>
      <w:keepLines/>
      <w:numPr>
        <w:ilvl w:val="5"/>
        <w:numId w:val="6"/>
      </w:numPr>
    </w:pPr>
  </w:style>
  <w:style w:type="paragraph" w:customStyle="1" w:styleId="ASDEFCONOption">
    <w:name w:val="ASDEFCON Option"/>
    <w:basedOn w:val="ASDEFCONNormal"/>
    <w:rsid w:val="00A51160"/>
    <w:pPr>
      <w:keepNext/>
      <w:spacing w:before="60"/>
    </w:pPr>
    <w:rPr>
      <w:b/>
      <w:i/>
      <w:szCs w:val="24"/>
    </w:rPr>
  </w:style>
  <w:style w:type="paragraph" w:customStyle="1" w:styleId="NoteToDrafters-ASDEFCON">
    <w:name w:val="Note To Drafters - ASDEFCON"/>
    <w:basedOn w:val="ASDEFCONNormal"/>
    <w:rsid w:val="00A51160"/>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A51160"/>
    <w:pPr>
      <w:keepNext/>
      <w:shd w:val="pct15" w:color="auto" w:fill="auto"/>
    </w:pPr>
    <w:rPr>
      <w:b/>
      <w:i/>
    </w:rPr>
  </w:style>
  <w:style w:type="paragraph" w:customStyle="1" w:styleId="ASDEFCONTitle">
    <w:name w:val="ASDEFCON Title"/>
    <w:basedOn w:val="ASDEFCONNormal"/>
    <w:rsid w:val="00A51160"/>
    <w:pPr>
      <w:keepLines/>
      <w:spacing w:before="240"/>
      <w:jc w:val="center"/>
    </w:pPr>
    <w:rPr>
      <w:b/>
      <w:caps/>
    </w:rPr>
  </w:style>
  <w:style w:type="paragraph" w:customStyle="1" w:styleId="ATTANNLV1-ASDEFCON">
    <w:name w:val="ATT/ANN LV1 - ASDEFCON"/>
    <w:basedOn w:val="ASDEFCONNormal"/>
    <w:next w:val="ATTANNLV2-ASDEFCON"/>
    <w:rsid w:val="00A51160"/>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51160"/>
    <w:pPr>
      <w:numPr>
        <w:ilvl w:val="1"/>
        <w:numId w:val="37"/>
      </w:numPr>
    </w:pPr>
    <w:rPr>
      <w:szCs w:val="24"/>
    </w:rPr>
  </w:style>
  <w:style w:type="character" w:customStyle="1" w:styleId="ATTANNLV2-ASDEFCONChar">
    <w:name w:val="ATT/ANN LV2 - ASDEFCON Char"/>
    <w:link w:val="ATTANNLV2-ASDEFCON"/>
    <w:rsid w:val="00A51160"/>
    <w:rPr>
      <w:rFonts w:ascii="Arial" w:hAnsi="Arial"/>
      <w:color w:val="000000"/>
      <w:szCs w:val="24"/>
    </w:rPr>
  </w:style>
  <w:style w:type="paragraph" w:customStyle="1" w:styleId="ATTANNLV3-ASDEFCON">
    <w:name w:val="ATT/ANN LV3 - ASDEFCON"/>
    <w:basedOn w:val="ASDEFCONNormal"/>
    <w:rsid w:val="00A51160"/>
    <w:pPr>
      <w:numPr>
        <w:ilvl w:val="2"/>
        <w:numId w:val="37"/>
      </w:numPr>
    </w:pPr>
    <w:rPr>
      <w:szCs w:val="24"/>
    </w:rPr>
  </w:style>
  <w:style w:type="paragraph" w:customStyle="1" w:styleId="ATTANNLV4-ASDEFCON">
    <w:name w:val="ATT/ANN LV4 - ASDEFCON"/>
    <w:basedOn w:val="ASDEFCONNormal"/>
    <w:rsid w:val="00A51160"/>
    <w:pPr>
      <w:numPr>
        <w:ilvl w:val="3"/>
        <w:numId w:val="37"/>
      </w:numPr>
    </w:pPr>
    <w:rPr>
      <w:szCs w:val="24"/>
    </w:rPr>
  </w:style>
  <w:style w:type="paragraph" w:customStyle="1" w:styleId="ASDEFCONCoverTitle">
    <w:name w:val="ASDEFCON Cover Title"/>
    <w:rsid w:val="00A51160"/>
    <w:pPr>
      <w:jc w:val="center"/>
    </w:pPr>
    <w:rPr>
      <w:rFonts w:ascii="Georgia" w:hAnsi="Georgia"/>
      <w:b/>
      <w:color w:val="000000"/>
      <w:sz w:val="100"/>
      <w:szCs w:val="24"/>
    </w:rPr>
  </w:style>
  <w:style w:type="paragraph" w:customStyle="1" w:styleId="ASDEFCONHeaderFooterLeft">
    <w:name w:val="ASDEFCON Header/Footer Left"/>
    <w:basedOn w:val="ASDEFCONNormal"/>
    <w:rsid w:val="00A51160"/>
    <w:pPr>
      <w:spacing w:after="0"/>
      <w:jc w:val="left"/>
    </w:pPr>
    <w:rPr>
      <w:sz w:val="16"/>
      <w:szCs w:val="24"/>
    </w:rPr>
  </w:style>
  <w:style w:type="paragraph" w:customStyle="1" w:styleId="ASDEFCONCoverPageIncorp">
    <w:name w:val="ASDEFCON Cover Page Incorp"/>
    <w:rsid w:val="00A5116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51160"/>
    <w:rPr>
      <w:b/>
      <w:i/>
    </w:rPr>
  </w:style>
  <w:style w:type="paragraph" w:customStyle="1" w:styleId="COTCOCLV2NONUM-ASDEFCON">
    <w:name w:val="COT/COC LV2 NONUM - ASDEFCON"/>
    <w:basedOn w:val="COTCOCLV2-ASDEFCON"/>
    <w:next w:val="COTCOCLV3-ASDEFCON"/>
    <w:rsid w:val="00A5116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51160"/>
    <w:pPr>
      <w:keepNext w:val="0"/>
      <w:numPr>
        <w:numId w:val="0"/>
      </w:numPr>
      <w:ind w:left="851"/>
    </w:pPr>
    <w:rPr>
      <w:bCs/>
      <w:szCs w:val="20"/>
    </w:rPr>
  </w:style>
  <w:style w:type="paragraph" w:customStyle="1" w:styleId="COTCOCLV3NONUM-ASDEFCON">
    <w:name w:val="COT/COC LV3 NONUM - ASDEFCON"/>
    <w:basedOn w:val="COTCOCLV3-ASDEFCON"/>
    <w:next w:val="COTCOCLV3-ASDEFCON"/>
    <w:rsid w:val="00A51160"/>
    <w:pPr>
      <w:numPr>
        <w:ilvl w:val="0"/>
        <w:numId w:val="0"/>
      </w:numPr>
      <w:ind w:left="851"/>
    </w:pPr>
    <w:rPr>
      <w:szCs w:val="20"/>
    </w:rPr>
  </w:style>
  <w:style w:type="paragraph" w:customStyle="1" w:styleId="COTCOCLV4NONUM-ASDEFCON">
    <w:name w:val="COT/COC LV4 NONUM - ASDEFCON"/>
    <w:basedOn w:val="COTCOCLV4-ASDEFCON"/>
    <w:next w:val="COTCOCLV4-ASDEFCON"/>
    <w:rsid w:val="00A51160"/>
    <w:pPr>
      <w:numPr>
        <w:ilvl w:val="0"/>
        <w:numId w:val="0"/>
      </w:numPr>
      <w:ind w:left="1418"/>
    </w:pPr>
    <w:rPr>
      <w:szCs w:val="20"/>
    </w:rPr>
  </w:style>
  <w:style w:type="paragraph" w:customStyle="1" w:styleId="COTCOCLV5NONUM-ASDEFCON">
    <w:name w:val="COT/COC LV5 NONUM - ASDEFCON"/>
    <w:basedOn w:val="COTCOCLV5-ASDEFCON"/>
    <w:next w:val="COTCOCLV5-ASDEFCON"/>
    <w:rsid w:val="00A51160"/>
    <w:pPr>
      <w:numPr>
        <w:ilvl w:val="0"/>
        <w:numId w:val="0"/>
      </w:numPr>
      <w:ind w:left="1985"/>
    </w:pPr>
    <w:rPr>
      <w:szCs w:val="20"/>
    </w:rPr>
  </w:style>
  <w:style w:type="paragraph" w:customStyle="1" w:styleId="COTCOCLV6NONUM-ASDEFCON">
    <w:name w:val="COT/COC LV6 NONUM - ASDEFCON"/>
    <w:basedOn w:val="COTCOCLV6-ASDEFCON"/>
    <w:next w:val="COTCOCLV6-ASDEFCON"/>
    <w:rsid w:val="00A51160"/>
    <w:pPr>
      <w:numPr>
        <w:ilvl w:val="0"/>
        <w:numId w:val="0"/>
      </w:numPr>
      <w:ind w:left="2552"/>
    </w:pPr>
    <w:rPr>
      <w:szCs w:val="20"/>
    </w:rPr>
  </w:style>
  <w:style w:type="paragraph" w:customStyle="1" w:styleId="ATTANNLV1NONUM-ASDEFCON">
    <w:name w:val="ATT/ANN LV1 NONUM - ASDEFCON"/>
    <w:basedOn w:val="ATTANNLV1-ASDEFCON"/>
    <w:next w:val="ATTANNLV2-ASDEFCON"/>
    <w:rsid w:val="00A51160"/>
    <w:pPr>
      <w:numPr>
        <w:numId w:val="0"/>
      </w:numPr>
      <w:ind w:left="851"/>
    </w:pPr>
    <w:rPr>
      <w:bCs/>
      <w:szCs w:val="20"/>
    </w:rPr>
  </w:style>
  <w:style w:type="paragraph" w:customStyle="1" w:styleId="ATTANNLV2NONUM-ASDEFCON">
    <w:name w:val="ATT/ANN LV2 NONUM - ASDEFCON"/>
    <w:basedOn w:val="ATTANNLV2-ASDEFCON"/>
    <w:next w:val="ATTANNLV2-ASDEFCON"/>
    <w:rsid w:val="00A51160"/>
    <w:pPr>
      <w:numPr>
        <w:ilvl w:val="0"/>
        <w:numId w:val="0"/>
      </w:numPr>
      <w:ind w:left="851"/>
    </w:pPr>
    <w:rPr>
      <w:szCs w:val="20"/>
    </w:rPr>
  </w:style>
  <w:style w:type="paragraph" w:customStyle="1" w:styleId="ATTANNLV3NONUM-ASDEFCON">
    <w:name w:val="ATT/ANN LV3 NONUM - ASDEFCON"/>
    <w:basedOn w:val="ATTANNLV3-ASDEFCON"/>
    <w:next w:val="ATTANNLV3-ASDEFCON"/>
    <w:rsid w:val="00A51160"/>
    <w:pPr>
      <w:numPr>
        <w:ilvl w:val="0"/>
        <w:numId w:val="0"/>
      </w:numPr>
      <w:ind w:left="1418"/>
    </w:pPr>
    <w:rPr>
      <w:szCs w:val="20"/>
    </w:rPr>
  </w:style>
  <w:style w:type="paragraph" w:customStyle="1" w:styleId="ATTANNLV4NONUM-ASDEFCON">
    <w:name w:val="ATT/ANN LV4 NONUM - ASDEFCON"/>
    <w:basedOn w:val="ATTANNLV4-ASDEFCON"/>
    <w:next w:val="ATTANNLV4-ASDEFCON"/>
    <w:rsid w:val="00A51160"/>
    <w:pPr>
      <w:numPr>
        <w:ilvl w:val="0"/>
        <w:numId w:val="0"/>
      </w:numPr>
      <w:ind w:left="1985"/>
    </w:pPr>
    <w:rPr>
      <w:szCs w:val="20"/>
    </w:rPr>
  </w:style>
  <w:style w:type="paragraph" w:customStyle="1" w:styleId="NoteToDraftersBullets-ASDEFCON">
    <w:name w:val="Note To Drafters Bullets - ASDEFCON"/>
    <w:basedOn w:val="NoteToDrafters-ASDEFCON"/>
    <w:rsid w:val="00A51160"/>
    <w:pPr>
      <w:numPr>
        <w:numId w:val="7"/>
      </w:numPr>
    </w:pPr>
    <w:rPr>
      <w:bCs/>
      <w:iCs/>
      <w:szCs w:val="20"/>
    </w:rPr>
  </w:style>
  <w:style w:type="paragraph" w:customStyle="1" w:styleId="NoteToDraftersList-ASDEFCON">
    <w:name w:val="Note To Drafters List - ASDEFCON"/>
    <w:basedOn w:val="NoteToDrafters-ASDEFCON"/>
    <w:rsid w:val="00A51160"/>
    <w:pPr>
      <w:numPr>
        <w:numId w:val="8"/>
      </w:numPr>
    </w:pPr>
    <w:rPr>
      <w:bCs/>
      <w:iCs/>
      <w:szCs w:val="20"/>
    </w:rPr>
  </w:style>
  <w:style w:type="paragraph" w:customStyle="1" w:styleId="NoteToTenderersBullets-ASDEFCON">
    <w:name w:val="Note To Tenderers Bullets - ASDEFCON"/>
    <w:basedOn w:val="NoteToTenderers-ASDEFCON"/>
    <w:rsid w:val="00A51160"/>
    <w:pPr>
      <w:numPr>
        <w:numId w:val="9"/>
      </w:numPr>
    </w:pPr>
    <w:rPr>
      <w:bCs/>
      <w:iCs/>
      <w:szCs w:val="20"/>
    </w:rPr>
  </w:style>
  <w:style w:type="paragraph" w:customStyle="1" w:styleId="NoteToTenderersList-ASDEFCON">
    <w:name w:val="Note To Tenderers List - ASDEFCON"/>
    <w:basedOn w:val="NoteToTenderers-ASDEFCON"/>
    <w:rsid w:val="00A51160"/>
    <w:pPr>
      <w:numPr>
        <w:numId w:val="10"/>
      </w:numPr>
    </w:pPr>
    <w:rPr>
      <w:bCs/>
      <w:iCs/>
      <w:szCs w:val="20"/>
    </w:rPr>
  </w:style>
  <w:style w:type="paragraph" w:customStyle="1" w:styleId="SOWHL1-ASDEFCON">
    <w:name w:val="SOW HL1 - ASDEFCON"/>
    <w:basedOn w:val="ASDEFCONNormal"/>
    <w:next w:val="SOWHL2-ASDEFCON"/>
    <w:qFormat/>
    <w:rsid w:val="00A51160"/>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51160"/>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51160"/>
    <w:pPr>
      <w:keepNext/>
      <w:numPr>
        <w:ilvl w:val="2"/>
        <w:numId w:val="3"/>
      </w:numPr>
    </w:pPr>
    <w:rPr>
      <w:rFonts w:eastAsia="Calibri"/>
      <w:b/>
      <w:szCs w:val="22"/>
      <w:lang w:eastAsia="en-US"/>
    </w:rPr>
  </w:style>
  <w:style w:type="paragraph" w:customStyle="1" w:styleId="SOWHL4-ASDEFCON">
    <w:name w:val="SOW HL4 - ASDEFCON"/>
    <w:basedOn w:val="ASDEFCONNormal"/>
    <w:qFormat/>
    <w:rsid w:val="00A51160"/>
    <w:pPr>
      <w:keepNext/>
      <w:numPr>
        <w:ilvl w:val="3"/>
        <w:numId w:val="3"/>
      </w:numPr>
    </w:pPr>
    <w:rPr>
      <w:rFonts w:eastAsia="Calibri"/>
      <w:b/>
      <w:szCs w:val="22"/>
      <w:lang w:eastAsia="en-US"/>
    </w:rPr>
  </w:style>
  <w:style w:type="paragraph" w:customStyle="1" w:styleId="SOWHL5-ASDEFCON">
    <w:name w:val="SOW HL5 - ASDEFCON"/>
    <w:basedOn w:val="ASDEFCONNormal"/>
    <w:qFormat/>
    <w:rsid w:val="00A51160"/>
    <w:pPr>
      <w:keepNext/>
      <w:numPr>
        <w:ilvl w:val="4"/>
        <w:numId w:val="3"/>
      </w:numPr>
    </w:pPr>
    <w:rPr>
      <w:rFonts w:eastAsia="Calibri"/>
      <w:b/>
      <w:szCs w:val="22"/>
      <w:lang w:eastAsia="en-US"/>
    </w:rPr>
  </w:style>
  <w:style w:type="paragraph" w:customStyle="1" w:styleId="SOWSubL1-ASDEFCON">
    <w:name w:val="SOW SubL1 - ASDEFCON"/>
    <w:basedOn w:val="ASDEFCONNormal"/>
    <w:qFormat/>
    <w:rsid w:val="00A51160"/>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A5116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51160"/>
    <w:pPr>
      <w:numPr>
        <w:ilvl w:val="0"/>
        <w:numId w:val="0"/>
      </w:numPr>
      <w:ind w:left="1134"/>
    </w:pPr>
    <w:rPr>
      <w:rFonts w:eastAsia="Times New Roman"/>
      <w:bCs/>
      <w:szCs w:val="20"/>
    </w:rPr>
  </w:style>
  <w:style w:type="paragraph" w:customStyle="1" w:styleId="SOWTL2-ASDEFCON">
    <w:name w:val="SOW TL2 - ASDEFCON"/>
    <w:basedOn w:val="SOWHL2-ASDEFCON"/>
    <w:rsid w:val="00A51160"/>
    <w:pPr>
      <w:keepNext w:val="0"/>
      <w:pBdr>
        <w:bottom w:val="none" w:sz="0" w:space="0" w:color="auto"/>
      </w:pBdr>
    </w:pPr>
    <w:rPr>
      <w:b w:val="0"/>
    </w:rPr>
  </w:style>
  <w:style w:type="paragraph" w:customStyle="1" w:styleId="SOWTL3NONUM-ASDEFCON">
    <w:name w:val="SOW TL3 NONUM - ASDEFCON"/>
    <w:basedOn w:val="SOWTL3-ASDEFCON"/>
    <w:next w:val="SOWTL3-ASDEFCON"/>
    <w:rsid w:val="00A51160"/>
    <w:pPr>
      <w:numPr>
        <w:ilvl w:val="0"/>
        <w:numId w:val="0"/>
      </w:numPr>
      <w:ind w:left="1134"/>
    </w:pPr>
    <w:rPr>
      <w:rFonts w:eastAsia="Times New Roman"/>
      <w:bCs/>
      <w:szCs w:val="20"/>
    </w:rPr>
  </w:style>
  <w:style w:type="paragraph" w:customStyle="1" w:styleId="SOWTL3-ASDEFCON">
    <w:name w:val="SOW TL3 - ASDEFCON"/>
    <w:basedOn w:val="SOWHL3-ASDEFCON"/>
    <w:rsid w:val="00A51160"/>
    <w:pPr>
      <w:keepNext w:val="0"/>
    </w:pPr>
    <w:rPr>
      <w:b w:val="0"/>
    </w:rPr>
  </w:style>
  <w:style w:type="paragraph" w:customStyle="1" w:styleId="SOWTL4NONUM-ASDEFCON">
    <w:name w:val="SOW TL4 NONUM - ASDEFCON"/>
    <w:basedOn w:val="SOWTL4-ASDEFCON"/>
    <w:next w:val="SOWTL4-ASDEFCON"/>
    <w:rsid w:val="00A51160"/>
    <w:pPr>
      <w:numPr>
        <w:ilvl w:val="0"/>
        <w:numId w:val="0"/>
      </w:numPr>
      <w:ind w:left="1134"/>
    </w:pPr>
    <w:rPr>
      <w:rFonts w:eastAsia="Times New Roman"/>
      <w:bCs/>
      <w:szCs w:val="20"/>
    </w:rPr>
  </w:style>
  <w:style w:type="paragraph" w:customStyle="1" w:styleId="SOWTL4-ASDEFCON">
    <w:name w:val="SOW TL4 - ASDEFCON"/>
    <w:basedOn w:val="SOWHL4-ASDEFCON"/>
    <w:rsid w:val="00A51160"/>
    <w:pPr>
      <w:keepNext w:val="0"/>
    </w:pPr>
    <w:rPr>
      <w:b w:val="0"/>
    </w:rPr>
  </w:style>
  <w:style w:type="paragraph" w:customStyle="1" w:styleId="SOWTL5NONUM-ASDEFCON">
    <w:name w:val="SOW TL5 NONUM - ASDEFCON"/>
    <w:basedOn w:val="SOWHL5-ASDEFCON"/>
    <w:next w:val="SOWTL5-ASDEFCON"/>
    <w:rsid w:val="00A51160"/>
    <w:pPr>
      <w:keepNext w:val="0"/>
      <w:numPr>
        <w:ilvl w:val="0"/>
        <w:numId w:val="0"/>
      </w:numPr>
      <w:ind w:left="1134"/>
    </w:pPr>
    <w:rPr>
      <w:b w:val="0"/>
    </w:rPr>
  </w:style>
  <w:style w:type="paragraph" w:customStyle="1" w:styleId="SOWTL5-ASDEFCON">
    <w:name w:val="SOW TL5 - ASDEFCON"/>
    <w:basedOn w:val="SOWHL5-ASDEFCON"/>
    <w:rsid w:val="00A51160"/>
    <w:pPr>
      <w:keepNext w:val="0"/>
    </w:pPr>
    <w:rPr>
      <w:b w:val="0"/>
    </w:rPr>
  </w:style>
  <w:style w:type="paragraph" w:customStyle="1" w:styleId="SOWSubL2-ASDEFCON">
    <w:name w:val="SOW SubL2 - ASDEFCON"/>
    <w:basedOn w:val="ASDEFCONNormal"/>
    <w:qFormat/>
    <w:rsid w:val="00A51160"/>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A51160"/>
    <w:pPr>
      <w:numPr>
        <w:numId w:val="0"/>
      </w:numPr>
      <w:ind w:left="1701"/>
    </w:pPr>
  </w:style>
  <w:style w:type="paragraph" w:customStyle="1" w:styleId="SOWSubL2NONUM-ASDEFCON">
    <w:name w:val="SOW SubL2 NONUM - ASDEFCON"/>
    <w:basedOn w:val="SOWSubL2-ASDEFCON"/>
    <w:next w:val="SOWSubL2-ASDEFCON"/>
    <w:qFormat/>
    <w:rsid w:val="00A51160"/>
    <w:pPr>
      <w:numPr>
        <w:ilvl w:val="0"/>
        <w:numId w:val="0"/>
      </w:numPr>
      <w:ind w:left="2268"/>
    </w:pPr>
  </w:style>
  <w:style w:type="paragraph" w:customStyle="1" w:styleId="ASDEFCONTextBlock">
    <w:name w:val="ASDEFCON TextBlock"/>
    <w:basedOn w:val="ASDEFCONNormal"/>
    <w:qFormat/>
    <w:rsid w:val="00A5116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51160"/>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51160"/>
    <w:pPr>
      <w:keepNext/>
      <w:spacing w:before="240"/>
    </w:pPr>
    <w:rPr>
      <w:rFonts w:ascii="Arial Bold" w:hAnsi="Arial Bold"/>
      <w:b/>
      <w:bCs/>
      <w:caps/>
      <w:szCs w:val="20"/>
    </w:rPr>
  </w:style>
  <w:style w:type="paragraph" w:customStyle="1" w:styleId="Table8ptHeading-ASDEFCON">
    <w:name w:val="Table 8pt Heading - ASDEFCON"/>
    <w:basedOn w:val="ASDEFCONNormal"/>
    <w:rsid w:val="00A5116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51160"/>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51160"/>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51160"/>
    <w:rPr>
      <w:rFonts w:ascii="Arial" w:eastAsia="Calibri" w:hAnsi="Arial"/>
      <w:color w:val="000000"/>
      <w:szCs w:val="22"/>
      <w:lang w:eastAsia="en-US"/>
    </w:rPr>
  </w:style>
  <w:style w:type="paragraph" w:customStyle="1" w:styleId="Table8ptSub1-ASDEFCON">
    <w:name w:val="Table 8pt Sub1 - ASDEFCON"/>
    <w:basedOn w:val="Table8ptText-ASDEFCON"/>
    <w:rsid w:val="00A51160"/>
    <w:pPr>
      <w:numPr>
        <w:ilvl w:val="1"/>
      </w:numPr>
    </w:pPr>
  </w:style>
  <w:style w:type="paragraph" w:customStyle="1" w:styleId="Table8ptSub2-ASDEFCON">
    <w:name w:val="Table 8pt Sub2 - ASDEFCON"/>
    <w:basedOn w:val="Table8ptText-ASDEFCON"/>
    <w:rsid w:val="00A51160"/>
    <w:pPr>
      <w:numPr>
        <w:ilvl w:val="2"/>
      </w:numPr>
    </w:pPr>
  </w:style>
  <w:style w:type="paragraph" w:customStyle="1" w:styleId="Table10ptHeading-ASDEFCON">
    <w:name w:val="Table 10pt Heading - ASDEFCON"/>
    <w:basedOn w:val="ASDEFCONNormal"/>
    <w:rsid w:val="00A51160"/>
    <w:pPr>
      <w:keepNext/>
      <w:spacing w:before="60" w:after="60"/>
      <w:jc w:val="center"/>
    </w:pPr>
    <w:rPr>
      <w:b/>
    </w:rPr>
  </w:style>
  <w:style w:type="paragraph" w:customStyle="1" w:styleId="Table8ptBP1-ASDEFCON">
    <w:name w:val="Table 8pt BP1 - ASDEFCON"/>
    <w:basedOn w:val="Table8ptText-ASDEFCON"/>
    <w:rsid w:val="00A51160"/>
    <w:pPr>
      <w:numPr>
        <w:numId w:val="12"/>
      </w:numPr>
    </w:pPr>
  </w:style>
  <w:style w:type="paragraph" w:customStyle="1" w:styleId="Table8ptBP2-ASDEFCON">
    <w:name w:val="Table 8pt BP2 - ASDEFCON"/>
    <w:basedOn w:val="Table8ptText-ASDEFCON"/>
    <w:rsid w:val="00A51160"/>
    <w:pPr>
      <w:numPr>
        <w:ilvl w:val="1"/>
        <w:numId w:val="12"/>
      </w:numPr>
      <w:tabs>
        <w:tab w:val="clear" w:pos="284"/>
      </w:tabs>
    </w:pPr>
    <w:rPr>
      <w:iCs/>
    </w:rPr>
  </w:style>
  <w:style w:type="paragraph" w:customStyle="1" w:styleId="ASDEFCONBulletsLV1">
    <w:name w:val="ASDEFCON Bullets LV1"/>
    <w:basedOn w:val="ASDEFCONNormal"/>
    <w:rsid w:val="00A51160"/>
    <w:pPr>
      <w:numPr>
        <w:numId w:val="14"/>
      </w:numPr>
    </w:pPr>
    <w:rPr>
      <w:rFonts w:eastAsia="Calibri"/>
      <w:szCs w:val="22"/>
      <w:lang w:eastAsia="en-US"/>
    </w:rPr>
  </w:style>
  <w:style w:type="paragraph" w:customStyle="1" w:styleId="Table10ptSub1-ASDEFCON">
    <w:name w:val="Table 10pt Sub1 - ASDEFCON"/>
    <w:basedOn w:val="Table10ptText-ASDEFCON"/>
    <w:rsid w:val="00A51160"/>
    <w:pPr>
      <w:numPr>
        <w:ilvl w:val="1"/>
      </w:numPr>
      <w:jc w:val="both"/>
    </w:pPr>
  </w:style>
  <w:style w:type="paragraph" w:customStyle="1" w:styleId="Table10ptSub2-ASDEFCON">
    <w:name w:val="Table 10pt Sub2 - ASDEFCON"/>
    <w:basedOn w:val="Table10ptText-ASDEFCON"/>
    <w:rsid w:val="00A51160"/>
    <w:pPr>
      <w:numPr>
        <w:ilvl w:val="2"/>
      </w:numPr>
      <w:jc w:val="both"/>
    </w:pPr>
  </w:style>
  <w:style w:type="paragraph" w:customStyle="1" w:styleId="ASDEFCONBulletsLV2">
    <w:name w:val="ASDEFCON Bullets LV2"/>
    <w:basedOn w:val="ASDEFCONNormal"/>
    <w:rsid w:val="00A51160"/>
    <w:pPr>
      <w:numPr>
        <w:numId w:val="2"/>
      </w:numPr>
    </w:pPr>
  </w:style>
  <w:style w:type="paragraph" w:customStyle="1" w:styleId="Table10ptBP1-ASDEFCON">
    <w:name w:val="Table 10pt BP1 - ASDEFCON"/>
    <w:basedOn w:val="ASDEFCONNormal"/>
    <w:rsid w:val="00A51160"/>
    <w:pPr>
      <w:numPr>
        <w:numId w:val="18"/>
      </w:numPr>
      <w:spacing w:before="60" w:after="60"/>
    </w:pPr>
  </w:style>
  <w:style w:type="paragraph" w:customStyle="1" w:styleId="Table10ptBP2-ASDEFCON">
    <w:name w:val="Table 10pt BP2 - ASDEFCON"/>
    <w:basedOn w:val="ASDEFCONNormal"/>
    <w:link w:val="Table10ptBP2-ASDEFCONCharChar"/>
    <w:rsid w:val="00A51160"/>
    <w:pPr>
      <w:numPr>
        <w:ilvl w:val="1"/>
        <w:numId w:val="18"/>
      </w:numPr>
      <w:spacing w:before="60" w:after="60"/>
    </w:pPr>
  </w:style>
  <w:style w:type="character" w:customStyle="1" w:styleId="Table10ptBP2-ASDEFCONCharChar">
    <w:name w:val="Table 10pt BP2 - ASDEFCON Char Char"/>
    <w:link w:val="Table10ptBP2-ASDEFCON"/>
    <w:rsid w:val="00A51160"/>
    <w:rPr>
      <w:rFonts w:ascii="Arial" w:hAnsi="Arial"/>
      <w:color w:val="000000"/>
      <w:szCs w:val="40"/>
    </w:rPr>
  </w:style>
  <w:style w:type="paragraph" w:customStyle="1" w:styleId="GuideMarginHead-ASDEFCON">
    <w:name w:val="Guide Margin Head - ASDEFCON"/>
    <w:basedOn w:val="ASDEFCONNormal"/>
    <w:rsid w:val="00A5116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51160"/>
    <w:pPr>
      <w:ind w:left="1680"/>
    </w:pPr>
    <w:rPr>
      <w:lang w:eastAsia="en-US"/>
    </w:rPr>
  </w:style>
  <w:style w:type="paragraph" w:customStyle="1" w:styleId="GuideSublistLv1-ASDEFCON">
    <w:name w:val="Guide Sublist Lv1 - ASDEFCON"/>
    <w:basedOn w:val="ASDEFCONNormal"/>
    <w:qFormat/>
    <w:rsid w:val="00A51160"/>
    <w:pPr>
      <w:numPr>
        <w:numId w:val="20"/>
      </w:numPr>
    </w:pPr>
    <w:rPr>
      <w:rFonts w:eastAsia="Calibri"/>
      <w:szCs w:val="22"/>
      <w:lang w:eastAsia="en-US"/>
    </w:rPr>
  </w:style>
  <w:style w:type="paragraph" w:customStyle="1" w:styleId="GuideBullets-ASDEFCON">
    <w:name w:val="Guide Bullets - ASDEFCON"/>
    <w:basedOn w:val="ASDEFCONNormal"/>
    <w:rsid w:val="00A51160"/>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A5116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51160"/>
    <w:pPr>
      <w:keepNext/>
      <w:spacing w:before="240"/>
    </w:pPr>
    <w:rPr>
      <w:rFonts w:eastAsia="Calibri"/>
      <w:b/>
      <w:caps/>
      <w:szCs w:val="20"/>
      <w:lang w:eastAsia="en-US"/>
    </w:rPr>
  </w:style>
  <w:style w:type="paragraph" w:customStyle="1" w:styleId="ASDEFCONSublist">
    <w:name w:val="ASDEFCON Sublist"/>
    <w:basedOn w:val="ASDEFCONNormal"/>
    <w:rsid w:val="00A51160"/>
    <w:pPr>
      <w:numPr>
        <w:numId w:val="21"/>
      </w:numPr>
    </w:pPr>
    <w:rPr>
      <w:iCs/>
    </w:rPr>
  </w:style>
  <w:style w:type="paragraph" w:customStyle="1" w:styleId="ASDEFCONRecitals">
    <w:name w:val="ASDEFCON Recitals"/>
    <w:basedOn w:val="ASDEFCONNormal"/>
    <w:link w:val="ASDEFCONRecitalsCharChar"/>
    <w:rsid w:val="00A51160"/>
    <w:pPr>
      <w:numPr>
        <w:numId w:val="15"/>
      </w:numPr>
    </w:pPr>
  </w:style>
  <w:style w:type="character" w:customStyle="1" w:styleId="ASDEFCONRecitalsCharChar">
    <w:name w:val="ASDEFCON Recitals Char Char"/>
    <w:link w:val="ASDEFCONRecitals"/>
    <w:rsid w:val="00A51160"/>
    <w:rPr>
      <w:rFonts w:ascii="Arial" w:hAnsi="Arial"/>
      <w:color w:val="000000"/>
      <w:szCs w:val="40"/>
    </w:rPr>
  </w:style>
  <w:style w:type="paragraph" w:customStyle="1" w:styleId="NoteList-ASDEFCON">
    <w:name w:val="Note List - ASDEFCON"/>
    <w:basedOn w:val="ASDEFCONNormal"/>
    <w:rsid w:val="00A51160"/>
    <w:pPr>
      <w:numPr>
        <w:numId w:val="16"/>
      </w:numPr>
    </w:pPr>
    <w:rPr>
      <w:b/>
      <w:bCs/>
      <w:i/>
    </w:rPr>
  </w:style>
  <w:style w:type="paragraph" w:customStyle="1" w:styleId="NoteBullets-ASDEFCON">
    <w:name w:val="Note Bullets - ASDEFCON"/>
    <w:basedOn w:val="ASDEFCONNormal"/>
    <w:rsid w:val="00A51160"/>
    <w:pPr>
      <w:numPr>
        <w:numId w:val="17"/>
      </w:numPr>
    </w:pPr>
    <w:rPr>
      <w:b/>
      <w:i/>
    </w:rPr>
  </w:style>
  <w:style w:type="paragraph" w:styleId="Caption">
    <w:name w:val="caption"/>
    <w:basedOn w:val="Normal"/>
    <w:next w:val="Normal"/>
    <w:qFormat/>
    <w:rsid w:val="00A51160"/>
    <w:rPr>
      <w:b/>
      <w:bCs/>
      <w:szCs w:val="20"/>
    </w:rPr>
  </w:style>
  <w:style w:type="paragraph" w:customStyle="1" w:styleId="ASDEFCONOperativePartListLV1">
    <w:name w:val="ASDEFCON Operative Part List LV1"/>
    <w:basedOn w:val="ASDEFCONNormal"/>
    <w:rsid w:val="00A51160"/>
    <w:pPr>
      <w:numPr>
        <w:numId w:val="19"/>
      </w:numPr>
    </w:pPr>
    <w:rPr>
      <w:iCs/>
    </w:rPr>
  </w:style>
  <w:style w:type="paragraph" w:customStyle="1" w:styleId="ASDEFCONOperativePartListLV2">
    <w:name w:val="ASDEFCON Operative Part List LV2"/>
    <w:basedOn w:val="ASDEFCONOperativePartListLV1"/>
    <w:rsid w:val="00A51160"/>
    <w:pPr>
      <w:numPr>
        <w:ilvl w:val="1"/>
      </w:numPr>
    </w:pPr>
  </w:style>
  <w:style w:type="paragraph" w:customStyle="1" w:styleId="ASDEFCONOptionSpace">
    <w:name w:val="ASDEFCON Option Space"/>
    <w:basedOn w:val="ASDEFCONNormal"/>
    <w:rsid w:val="00A51160"/>
    <w:pPr>
      <w:spacing w:after="0"/>
    </w:pPr>
    <w:rPr>
      <w:bCs/>
      <w:color w:val="FFFFFF"/>
      <w:sz w:val="8"/>
    </w:rPr>
  </w:style>
  <w:style w:type="paragraph" w:customStyle="1" w:styleId="ATTANNReferencetoCOC">
    <w:name w:val="ATT/ANN Reference to COC"/>
    <w:basedOn w:val="ASDEFCONNormal"/>
    <w:link w:val="ATTANNReferencetoCOCChar"/>
    <w:rsid w:val="00A51160"/>
    <w:pPr>
      <w:keepNext/>
      <w:jc w:val="right"/>
    </w:pPr>
    <w:rPr>
      <w:i/>
      <w:iCs/>
      <w:szCs w:val="20"/>
    </w:rPr>
  </w:style>
  <w:style w:type="paragraph" w:customStyle="1" w:styleId="ASDEFCONHeaderFooterCenter">
    <w:name w:val="ASDEFCON Header/Footer Center"/>
    <w:basedOn w:val="ASDEFCONHeaderFooterLeft"/>
    <w:rsid w:val="00A51160"/>
    <w:pPr>
      <w:jc w:val="center"/>
    </w:pPr>
    <w:rPr>
      <w:szCs w:val="20"/>
    </w:rPr>
  </w:style>
  <w:style w:type="paragraph" w:customStyle="1" w:styleId="ASDEFCONHeaderFooterRight">
    <w:name w:val="ASDEFCON Header/Footer Right"/>
    <w:basedOn w:val="ASDEFCONHeaderFooterLeft"/>
    <w:rsid w:val="00A51160"/>
    <w:pPr>
      <w:jc w:val="right"/>
    </w:pPr>
    <w:rPr>
      <w:szCs w:val="20"/>
    </w:rPr>
  </w:style>
  <w:style w:type="paragraph" w:customStyle="1" w:styleId="ASDEFCONHeaderFooterClassification">
    <w:name w:val="ASDEFCON Header/Footer Classification"/>
    <w:basedOn w:val="ASDEFCONHeaderFooterLeft"/>
    <w:rsid w:val="00A51160"/>
    <w:pPr>
      <w:jc w:val="center"/>
    </w:pPr>
    <w:rPr>
      <w:rFonts w:ascii="Arial Bold" w:hAnsi="Arial Bold"/>
      <w:b/>
      <w:bCs/>
      <w:caps/>
      <w:sz w:val="20"/>
    </w:rPr>
  </w:style>
  <w:style w:type="paragraph" w:customStyle="1" w:styleId="GuideLV3Head-ASDEFCON">
    <w:name w:val="Guide LV3 Head - ASDEFCON"/>
    <w:basedOn w:val="ASDEFCONNormal"/>
    <w:rsid w:val="00A51160"/>
    <w:pPr>
      <w:keepNext/>
    </w:pPr>
    <w:rPr>
      <w:rFonts w:eastAsia="Calibri"/>
      <w:b/>
      <w:szCs w:val="22"/>
      <w:lang w:eastAsia="en-US"/>
    </w:rPr>
  </w:style>
  <w:style w:type="paragraph" w:customStyle="1" w:styleId="GuideSublistLv2-ASDEFCON">
    <w:name w:val="Guide Sublist Lv2 - ASDEFCON"/>
    <w:basedOn w:val="ASDEFCONNormal"/>
    <w:rsid w:val="00A51160"/>
    <w:pPr>
      <w:numPr>
        <w:ilvl w:val="1"/>
        <w:numId w:val="20"/>
      </w:numPr>
    </w:pPr>
  </w:style>
  <w:style w:type="paragraph" w:styleId="CommentSubject">
    <w:name w:val="annotation subject"/>
    <w:basedOn w:val="CommentText"/>
    <w:next w:val="CommentText"/>
    <w:semiHidden/>
    <w:rsid w:val="0031359F"/>
    <w:rPr>
      <w:b/>
      <w:bCs/>
      <w:szCs w:val="20"/>
    </w:rPr>
  </w:style>
  <w:style w:type="paragraph" w:customStyle="1" w:styleId="ASDEFCONHeaderFooter">
    <w:name w:val="ASDEFCON Header/Footer"/>
    <w:basedOn w:val="ASDEFCONNormal"/>
    <w:rsid w:val="004F4FEF"/>
    <w:pPr>
      <w:jc w:val="left"/>
    </w:pPr>
    <w:rPr>
      <w:sz w:val="16"/>
      <w:szCs w:val="24"/>
    </w:rPr>
  </w:style>
  <w:style w:type="paragraph" w:customStyle="1" w:styleId="GuideSublist-ASDEFCON">
    <w:name w:val="Guide Sublist - ASDEFCON"/>
    <w:basedOn w:val="ASDEFCONNormal"/>
    <w:qFormat/>
    <w:rsid w:val="004F4FEF"/>
    <w:pPr>
      <w:tabs>
        <w:tab w:val="num" w:pos="1701"/>
      </w:tabs>
      <w:ind w:left="1701" w:hanging="1701"/>
    </w:pPr>
    <w:rPr>
      <w:rFonts w:eastAsia="Calibri"/>
      <w:szCs w:val="22"/>
      <w:lang w:eastAsia="en-US"/>
    </w:rPr>
  </w:style>
  <w:style w:type="paragraph" w:customStyle="1" w:styleId="StyleGuideText-ASDEFCONItalic">
    <w:name w:val="Style Guide Text - ASDEFCON + Italic"/>
    <w:rsid w:val="004F4FEF"/>
    <w:rPr>
      <w:rFonts w:ascii="Arial" w:hAnsi="Arial"/>
      <w:i/>
      <w:iCs/>
      <w:color w:val="000000"/>
      <w:szCs w:val="40"/>
    </w:rPr>
  </w:style>
  <w:style w:type="paragraph" w:styleId="Revision">
    <w:name w:val="Revision"/>
    <w:hidden/>
    <w:uiPriority w:val="99"/>
    <w:semiHidden/>
    <w:rsid w:val="002B164E"/>
    <w:rPr>
      <w:rFonts w:ascii="Arial" w:hAnsi="Arial"/>
      <w:szCs w:val="24"/>
    </w:rPr>
  </w:style>
  <w:style w:type="paragraph" w:customStyle="1" w:styleId="Notespara">
    <w:name w:val="Note spara"/>
    <w:basedOn w:val="PlainText"/>
    <w:rsid w:val="009F02EF"/>
    <w:pPr>
      <w:numPr>
        <w:numId w:val="25"/>
      </w:numPr>
      <w:spacing w:line="276" w:lineRule="auto"/>
    </w:pPr>
    <w:rPr>
      <w:rFonts w:ascii="Arial" w:eastAsia="Calibri" w:hAnsi="Arial"/>
      <w:b/>
      <w:i/>
    </w:rPr>
  </w:style>
  <w:style w:type="paragraph" w:customStyle="1" w:styleId="ASDEFCONList">
    <w:name w:val="ASDEFCON List"/>
    <w:basedOn w:val="ASDEFCONNormal"/>
    <w:qFormat/>
    <w:rsid w:val="00A51160"/>
    <w:pPr>
      <w:numPr>
        <w:numId w:val="26"/>
      </w:numPr>
    </w:pPr>
  </w:style>
  <w:style w:type="paragraph" w:styleId="TOCHeading">
    <w:name w:val="TOC Heading"/>
    <w:basedOn w:val="Heading1"/>
    <w:next w:val="Normal"/>
    <w:uiPriority w:val="39"/>
    <w:semiHidden/>
    <w:unhideWhenUsed/>
    <w:qFormat/>
    <w:rsid w:val="00973270"/>
    <w:pPr>
      <w:outlineLvl w:val="9"/>
    </w:pPr>
    <w:rPr>
      <w:rFonts w:ascii="Cambria" w:hAnsi="Cambria" w:cs="Times New Roman"/>
    </w:rPr>
  </w:style>
  <w:style w:type="character" w:customStyle="1" w:styleId="BalloonTextChar">
    <w:name w:val="Balloon Text Char"/>
    <w:link w:val="BalloonText"/>
    <w:rsid w:val="00C309BD"/>
    <w:rPr>
      <w:rFonts w:ascii="Arial" w:hAnsi="Arial"/>
      <w:sz w:val="18"/>
    </w:rPr>
  </w:style>
  <w:style w:type="paragraph" w:styleId="Bibliography">
    <w:name w:val="Bibliography"/>
    <w:basedOn w:val="Normal"/>
    <w:next w:val="Normal"/>
    <w:uiPriority w:val="37"/>
    <w:semiHidden/>
    <w:unhideWhenUsed/>
    <w:rsid w:val="00970BC0"/>
  </w:style>
  <w:style w:type="paragraph" w:styleId="BodyTextFirstIndent">
    <w:name w:val="Body Text First Indent"/>
    <w:basedOn w:val="BodyText"/>
    <w:link w:val="BodyTextFirstIndentChar"/>
    <w:rsid w:val="00970BC0"/>
    <w:pPr>
      <w:ind w:firstLine="360"/>
    </w:pPr>
  </w:style>
  <w:style w:type="character" w:customStyle="1" w:styleId="BodyTextChar">
    <w:name w:val="Body Text Char"/>
    <w:basedOn w:val="DefaultParagraphFont"/>
    <w:link w:val="BodyText"/>
    <w:rsid w:val="00970BC0"/>
    <w:rPr>
      <w:rFonts w:ascii="Arial" w:hAnsi="Arial"/>
      <w:szCs w:val="24"/>
    </w:rPr>
  </w:style>
  <w:style w:type="character" w:customStyle="1" w:styleId="BodyTextFirstIndentChar">
    <w:name w:val="Body Text First Indent Char"/>
    <w:basedOn w:val="BodyTextChar"/>
    <w:link w:val="BodyTextFirstIndent"/>
    <w:rsid w:val="00970BC0"/>
    <w:rPr>
      <w:rFonts w:ascii="Arial" w:hAnsi="Arial"/>
      <w:szCs w:val="24"/>
    </w:rPr>
  </w:style>
  <w:style w:type="paragraph" w:styleId="BodyTextFirstIndent2">
    <w:name w:val="Body Text First Indent 2"/>
    <w:basedOn w:val="BodyTextIndent"/>
    <w:link w:val="BodyTextFirstIndent2Char"/>
    <w:semiHidden/>
    <w:unhideWhenUsed/>
    <w:rsid w:val="00970BC0"/>
    <w:pPr>
      <w:ind w:left="360" w:firstLine="360"/>
    </w:pPr>
    <w:rPr>
      <w:b w:val="0"/>
      <w:sz w:val="20"/>
    </w:rPr>
  </w:style>
  <w:style w:type="character" w:customStyle="1" w:styleId="BodyTextIndentChar">
    <w:name w:val="Body Text Indent Char"/>
    <w:basedOn w:val="DefaultParagraphFont"/>
    <w:link w:val="BodyTextIndent"/>
    <w:semiHidden/>
    <w:rsid w:val="00970BC0"/>
    <w:rPr>
      <w:rFonts w:ascii="Arial" w:hAnsi="Arial"/>
      <w:b/>
      <w:sz w:val="24"/>
      <w:szCs w:val="24"/>
    </w:rPr>
  </w:style>
  <w:style w:type="character" w:customStyle="1" w:styleId="BodyTextFirstIndent2Char">
    <w:name w:val="Body Text First Indent 2 Char"/>
    <w:basedOn w:val="BodyTextIndentChar"/>
    <w:link w:val="BodyTextFirstIndent2"/>
    <w:semiHidden/>
    <w:rsid w:val="00970BC0"/>
    <w:rPr>
      <w:rFonts w:ascii="Arial" w:hAnsi="Arial"/>
      <w:b w:val="0"/>
      <w:sz w:val="24"/>
      <w:szCs w:val="24"/>
    </w:rPr>
  </w:style>
  <w:style w:type="paragraph" w:styleId="Closing">
    <w:name w:val="Closing"/>
    <w:basedOn w:val="Normal"/>
    <w:link w:val="ClosingChar"/>
    <w:semiHidden/>
    <w:unhideWhenUsed/>
    <w:rsid w:val="00970BC0"/>
    <w:pPr>
      <w:spacing w:after="0"/>
      <w:ind w:left="4252"/>
    </w:pPr>
  </w:style>
  <w:style w:type="character" w:customStyle="1" w:styleId="ClosingChar">
    <w:name w:val="Closing Char"/>
    <w:basedOn w:val="DefaultParagraphFont"/>
    <w:link w:val="Closing"/>
    <w:semiHidden/>
    <w:rsid w:val="00970BC0"/>
    <w:rPr>
      <w:rFonts w:ascii="Arial" w:hAnsi="Arial"/>
      <w:szCs w:val="24"/>
    </w:rPr>
  </w:style>
  <w:style w:type="paragraph" w:styleId="Date">
    <w:name w:val="Date"/>
    <w:basedOn w:val="Normal"/>
    <w:next w:val="Normal"/>
    <w:link w:val="DateChar"/>
    <w:rsid w:val="00970BC0"/>
  </w:style>
  <w:style w:type="character" w:customStyle="1" w:styleId="DateChar">
    <w:name w:val="Date Char"/>
    <w:basedOn w:val="DefaultParagraphFont"/>
    <w:link w:val="Date"/>
    <w:rsid w:val="00970BC0"/>
    <w:rPr>
      <w:rFonts w:ascii="Arial" w:hAnsi="Arial"/>
      <w:szCs w:val="24"/>
    </w:rPr>
  </w:style>
  <w:style w:type="paragraph" w:styleId="E-mailSignature">
    <w:name w:val="E-mail Signature"/>
    <w:basedOn w:val="Normal"/>
    <w:link w:val="E-mailSignatureChar"/>
    <w:semiHidden/>
    <w:unhideWhenUsed/>
    <w:rsid w:val="00970BC0"/>
    <w:pPr>
      <w:spacing w:after="0"/>
    </w:pPr>
  </w:style>
  <w:style w:type="character" w:customStyle="1" w:styleId="E-mailSignatureChar">
    <w:name w:val="E-mail Signature Char"/>
    <w:basedOn w:val="DefaultParagraphFont"/>
    <w:link w:val="E-mailSignature"/>
    <w:semiHidden/>
    <w:rsid w:val="00970BC0"/>
    <w:rPr>
      <w:rFonts w:ascii="Arial" w:hAnsi="Arial"/>
      <w:szCs w:val="24"/>
    </w:rPr>
  </w:style>
  <w:style w:type="paragraph" w:styleId="EnvelopeAddress">
    <w:name w:val="envelope address"/>
    <w:basedOn w:val="Normal"/>
    <w:semiHidden/>
    <w:unhideWhenUsed/>
    <w:rsid w:val="00970BC0"/>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970BC0"/>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970BC0"/>
    <w:pPr>
      <w:spacing w:after="0"/>
    </w:pPr>
    <w:rPr>
      <w:i/>
      <w:iCs/>
    </w:rPr>
  </w:style>
  <w:style w:type="character" w:customStyle="1" w:styleId="HTMLAddressChar">
    <w:name w:val="HTML Address Char"/>
    <w:basedOn w:val="DefaultParagraphFont"/>
    <w:link w:val="HTMLAddress"/>
    <w:semiHidden/>
    <w:rsid w:val="00970BC0"/>
    <w:rPr>
      <w:rFonts w:ascii="Arial" w:hAnsi="Arial"/>
      <w:i/>
      <w:iCs/>
      <w:szCs w:val="24"/>
    </w:rPr>
  </w:style>
  <w:style w:type="paragraph" w:styleId="HTMLPreformatted">
    <w:name w:val="HTML Preformatted"/>
    <w:basedOn w:val="Normal"/>
    <w:link w:val="HTMLPreformattedChar"/>
    <w:semiHidden/>
    <w:unhideWhenUsed/>
    <w:rsid w:val="00970BC0"/>
    <w:pPr>
      <w:spacing w:after="0"/>
    </w:pPr>
    <w:rPr>
      <w:rFonts w:ascii="Consolas" w:hAnsi="Consolas"/>
      <w:szCs w:val="20"/>
    </w:rPr>
  </w:style>
  <w:style w:type="character" w:customStyle="1" w:styleId="HTMLPreformattedChar">
    <w:name w:val="HTML Preformatted Char"/>
    <w:basedOn w:val="DefaultParagraphFont"/>
    <w:link w:val="HTMLPreformatted"/>
    <w:semiHidden/>
    <w:rsid w:val="00970BC0"/>
    <w:rPr>
      <w:rFonts w:ascii="Consolas" w:hAnsi="Consolas"/>
    </w:rPr>
  </w:style>
  <w:style w:type="paragraph" w:styleId="Index1">
    <w:name w:val="index 1"/>
    <w:basedOn w:val="Normal"/>
    <w:next w:val="Normal"/>
    <w:autoRedefine/>
    <w:semiHidden/>
    <w:unhideWhenUsed/>
    <w:rsid w:val="00970BC0"/>
    <w:pPr>
      <w:spacing w:after="0"/>
      <w:ind w:left="200" w:hanging="200"/>
    </w:pPr>
  </w:style>
  <w:style w:type="paragraph" w:styleId="Index2">
    <w:name w:val="index 2"/>
    <w:basedOn w:val="Normal"/>
    <w:next w:val="Normal"/>
    <w:autoRedefine/>
    <w:semiHidden/>
    <w:unhideWhenUsed/>
    <w:rsid w:val="00970BC0"/>
    <w:pPr>
      <w:spacing w:after="0"/>
      <w:ind w:left="400" w:hanging="200"/>
    </w:pPr>
  </w:style>
  <w:style w:type="paragraph" w:styleId="Index3">
    <w:name w:val="index 3"/>
    <w:basedOn w:val="Normal"/>
    <w:next w:val="Normal"/>
    <w:autoRedefine/>
    <w:semiHidden/>
    <w:unhideWhenUsed/>
    <w:rsid w:val="00970BC0"/>
    <w:pPr>
      <w:spacing w:after="0"/>
      <w:ind w:left="600" w:hanging="200"/>
    </w:pPr>
  </w:style>
  <w:style w:type="paragraph" w:styleId="Index4">
    <w:name w:val="index 4"/>
    <w:basedOn w:val="Normal"/>
    <w:next w:val="Normal"/>
    <w:autoRedefine/>
    <w:semiHidden/>
    <w:unhideWhenUsed/>
    <w:rsid w:val="00970BC0"/>
    <w:pPr>
      <w:spacing w:after="0"/>
      <w:ind w:left="800" w:hanging="200"/>
    </w:pPr>
  </w:style>
  <w:style w:type="paragraph" w:styleId="Index5">
    <w:name w:val="index 5"/>
    <w:basedOn w:val="Normal"/>
    <w:next w:val="Normal"/>
    <w:autoRedefine/>
    <w:semiHidden/>
    <w:unhideWhenUsed/>
    <w:rsid w:val="00970BC0"/>
    <w:pPr>
      <w:spacing w:after="0"/>
      <w:ind w:left="1000" w:hanging="200"/>
    </w:pPr>
  </w:style>
  <w:style w:type="paragraph" w:styleId="Index6">
    <w:name w:val="index 6"/>
    <w:basedOn w:val="Normal"/>
    <w:next w:val="Normal"/>
    <w:autoRedefine/>
    <w:semiHidden/>
    <w:unhideWhenUsed/>
    <w:rsid w:val="00970BC0"/>
    <w:pPr>
      <w:spacing w:after="0"/>
      <w:ind w:left="1200" w:hanging="200"/>
    </w:pPr>
  </w:style>
  <w:style w:type="paragraph" w:styleId="Index7">
    <w:name w:val="index 7"/>
    <w:basedOn w:val="Normal"/>
    <w:next w:val="Normal"/>
    <w:autoRedefine/>
    <w:semiHidden/>
    <w:unhideWhenUsed/>
    <w:rsid w:val="00970BC0"/>
    <w:pPr>
      <w:spacing w:after="0"/>
      <w:ind w:left="1400" w:hanging="200"/>
    </w:pPr>
  </w:style>
  <w:style w:type="paragraph" w:styleId="Index8">
    <w:name w:val="index 8"/>
    <w:basedOn w:val="Normal"/>
    <w:next w:val="Normal"/>
    <w:autoRedefine/>
    <w:semiHidden/>
    <w:unhideWhenUsed/>
    <w:rsid w:val="00970BC0"/>
    <w:pPr>
      <w:spacing w:after="0"/>
      <w:ind w:left="1600" w:hanging="200"/>
    </w:pPr>
  </w:style>
  <w:style w:type="paragraph" w:styleId="Index9">
    <w:name w:val="index 9"/>
    <w:basedOn w:val="Normal"/>
    <w:next w:val="Normal"/>
    <w:autoRedefine/>
    <w:semiHidden/>
    <w:unhideWhenUsed/>
    <w:rsid w:val="00970BC0"/>
    <w:pPr>
      <w:spacing w:after="0"/>
      <w:ind w:left="1800" w:hanging="200"/>
    </w:pPr>
  </w:style>
  <w:style w:type="paragraph" w:styleId="IndexHeading">
    <w:name w:val="index heading"/>
    <w:basedOn w:val="Normal"/>
    <w:next w:val="Index1"/>
    <w:semiHidden/>
    <w:unhideWhenUsed/>
    <w:rsid w:val="00970B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0BC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70BC0"/>
    <w:rPr>
      <w:rFonts w:ascii="Arial" w:hAnsi="Arial"/>
      <w:i/>
      <w:iCs/>
      <w:color w:val="4F81BD" w:themeColor="accent1"/>
      <w:szCs w:val="24"/>
    </w:rPr>
  </w:style>
  <w:style w:type="paragraph" w:styleId="List">
    <w:name w:val="List"/>
    <w:basedOn w:val="Normal"/>
    <w:semiHidden/>
    <w:unhideWhenUsed/>
    <w:rsid w:val="00970BC0"/>
    <w:pPr>
      <w:ind w:left="283" w:hanging="283"/>
      <w:contextualSpacing/>
    </w:pPr>
  </w:style>
  <w:style w:type="paragraph" w:styleId="List2">
    <w:name w:val="List 2"/>
    <w:basedOn w:val="Normal"/>
    <w:semiHidden/>
    <w:unhideWhenUsed/>
    <w:rsid w:val="00970BC0"/>
    <w:pPr>
      <w:ind w:left="566" w:hanging="283"/>
      <w:contextualSpacing/>
    </w:pPr>
  </w:style>
  <w:style w:type="paragraph" w:styleId="List3">
    <w:name w:val="List 3"/>
    <w:basedOn w:val="Normal"/>
    <w:semiHidden/>
    <w:unhideWhenUsed/>
    <w:rsid w:val="00970BC0"/>
    <w:pPr>
      <w:ind w:left="849" w:hanging="283"/>
      <w:contextualSpacing/>
    </w:pPr>
  </w:style>
  <w:style w:type="paragraph" w:styleId="List4">
    <w:name w:val="List 4"/>
    <w:basedOn w:val="Normal"/>
    <w:rsid w:val="00970BC0"/>
    <w:pPr>
      <w:ind w:left="1132" w:hanging="283"/>
      <w:contextualSpacing/>
    </w:pPr>
  </w:style>
  <w:style w:type="paragraph" w:styleId="List5">
    <w:name w:val="List 5"/>
    <w:basedOn w:val="Normal"/>
    <w:rsid w:val="00970BC0"/>
    <w:pPr>
      <w:ind w:left="1415" w:hanging="283"/>
      <w:contextualSpacing/>
    </w:pPr>
  </w:style>
  <w:style w:type="paragraph" w:styleId="ListBullet2">
    <w:name w:val="List Bullet 2"/>
    <w:basedOn w:val="Normal"/>
    <w:semiHidden/>
    <w:unhideWhenUsed/>
    <w:rsid w:val="00970BC0"/>
    <w:pPr>
      <w:numPr>
        <w:numId w:val="27"/>
      </w:numPr>
      <w:contextualSpacing/>
    </w:pPr>
  </w:style>
  <w:style w:type="paragraph" w:styleId="ListBullet3">
    <w:name w:val="List Bullet 3"/>
    <w:basedOn w:val="Normal"/>
    <w:semiHidden/>
    <w:unhideWhenUsed/>
    <w:rsid w:val="00970BC0"/>
    <w:pPr>
      <w:numPr>
        <w:numId w:val="5"/>
      </w:numPr>
      <w:contextualSpacing/>
    </w:pPr>
  </w:style>
  <w:style w:type="paragraph" w:styleId="ListBullet4">
    <w:name w:val="List Bullet 4"/>
    <w:basedOn w:val="Normal"/>
    <w:semiHidden/>
    <w:unhideWhenUsed/>
    <w:rsid w:val="00970BC0"/>
    <w:pPr>
      <w:numPr>
        <w:numId w:val="28"/>
      </w:numPr>
      <w:contextualSpacing/>
    </w:pPr>
  </w:style>
  <w:style w:type="paragraph" w:styleId="ListBullet5">
    <w:name w:val="List Bullet 5"/>
    <w:basedOn w:val="Normal"/>
    <w:semiHidden/>
    <w:unhideWhenUsed/>
    <w:rsid w:val="00970BC0"/>
    <w:pPr>
      <w:numPr>
        <w:numId w:val="29"/>
      </w:numPr>
      <w:contextualSpacing/>
    </w:pPr>
  </w:style>
  <w:style w:type="paragraph" w:styleId="ListContinue">
    <w:name w:val="List Continue"/>
    <w:basedOn w:val="Normal"/>
    <w:semiHidden/>
    <w:unhideWhenUsed/>
    <w:rsid w:val="00970BC0"/>
    <w:pPr>
      <w:ind w:left="283"/>
      <w:contextualSpacing/>
    </w:pPr>
  </w:style>
  <w:style w:type="paragraph" w:styleId="ListContinue2">
    <w:name w:val="List Continue 2"/>
    <w:basedOn w:val="Normal"/>
    <w:semiHidden/>
    <w:unhideWhenUsed/>
    <w:rsid w:val="00970BC0"/>
    <w:pPr>
      <w:ind w:left="566"/>
      <w:contextualSpacing/>
    </w:pPr>
  </w:style>
  <w:style w:type="paragraph" w:styleId="ListContinue3">
    <w:name w:val="List Continue 3"/>
    <w:basedOn w:val="Normal"/>
    <w:semiHidden/>
    <w:unhideWhenUsed/>
    <w:rsid w:val="00970BC0"/>
    <w:pPr>
      <w:ind w:left="849"/>
      <w:contextualSpacing/>
    </w:pPr>
  </w:style>
  <w:style w:type="paragraph" w:styleId="ListContinue4">
    <w:name w:val="List Continue 4"/>
    <w:basedOn w:val="Normal"/>
    <w:semiHidden/>
    <w:unhideWhenUsed/>
    <w:rsid w:val="00970BC0"/>
    <w:pPr>
      <w:ind w:left="1132"/>
      <w:contextualSpacing/>
    </w:pPr>
  </w:style>
  <w:style w:type="paragraph" w:styleId="ListContinue5">
    <w:name w:val="List Continue 5"/>
    <w:basedOn w:val="Normal"/>
    <w:semiHidden/>
    <w:unhideWhenUsed/>
    <w:rsid w:val="00970BC0"/>
    <w:pPr>
      <w:ind w:left="1415"/>
      <w:contextualSpacing/>
    </w:pPr>
  </w:style>
  <w:style w:type="paragraph" w:styleId="ListNumber">
    <w:name w:val="List Number"/>
    <w:basedOn w:val="Normal"/>
    <w:rsid w:val="00970BC0"/>
    <w:pPr>
      <w:numPr>
        <w:numId w:val="30"/>
      </w:numPr>
      <w:contextualSpacing/>
    </w:pPr>
  </w:style>
  <w:style w:type="paragraph" w:styleId="ListNumber3">
    <w:name w:val="List Number 3"/>
    <w:basedOn w:val="Normal"/>
    <w:semiHidden/>
    <w:unhideWhenUsed/>
    <w:rsid w:val="00970BC0"/>
    <w:pPr>
      <w:numPr>
        <w:numId w:val="31"/>
      </w:numPr>
      <w:contextualSpacing/>
    </w:pPr>
  </w:style>
  <w:style w:type="paragraph" w:styleId="ListNumber4">
    <w:name w:val="List Number 4"/>
    <w:basedOn w:val="Normal"/>
    <w:semiHidden/>
    <w:unhideWhenUsed/>
    <w:rsid w:val="00970BC0"/>
    <w:pPr>
      <w:numPr>
        <w:numId w:val="32"/>
      </w:numPr>
      <w:contextualSpacing/>
    </w:pPr>
  </w:style>
  <w:style w:type="paragraph" w:styleId="ListNumber5">
    <w:name w:val="List Number 5"/>
    <w:basedOn w:val="Normal"/>
    <w:semiHidden/>
    <w:unhideWhenUsed/>
    <w:rsid w:val="00970BC0"/>
    <w:pPr>
      <w:numPr>
        <w:numId w:val="33"/>
      </w:numPr>
      <w:contextualSpacing/>
    </w:pPr>
  </w:style>
  <w:style w:type="paragraph" w:styleId="ListParagraph">
    <w:name w:val="List Paragraph"/>
    <w:basedOn w:val="Normal"/>
    <w:uiPriority w:val="34"/>
    <w:qFormat/>
    <w:rsid w:val="00AB3F06"/>
    <w:pPr>
      <w:spacing w:after="0"/>
      <w:ind w:left="720"/>
    </w:pPr>
  </w:style>
  <w:style w:type="paragraph" w:styleId="MacroText">
    <w:name w:val="macro"/>
    <w:link w:val="MacroTextChar"/>
    <w:semiHidden/>
    <w:unhideWhenUsed/>
    <w:rsid w:val="00970BC0"/>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970BC0"/>
    <w:rPr>
      <w:rFonts w:ascii="Consolas" w:hAnsi="Consolas"/>
    </w:rPr>
  </w:style>
  <w:style w:type="paragraph" w:styleId="MessageHeader">
    <w:name w:val="Message Header"/>
    <w:basedOn w:val="Normal"/>
    <w:link w:val="MessageHeaderChar"/>
    <w:semiHidden/>
    <w:unhideWhenUsed/>
    <w:rsid w:val="00970B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970BC0"/>
    <w:rPr>
      <w:rFonts w:asciiTheme="majorHAnsi" w:eastAsiaTheme="majorEastAsia" w:hAnsiTheme="majorHAnsi" w:cstheme="majorBidi"/>
      <w:sz w:val="24"/>
      <w:szCs w:val="24"/>
      <w:shd w:val="pct20" w:color="auto" w:fill="auto"/>
    </w:rPr>
  </w:style>
  <w:style w:type="paragraph" w:styleId="NoSpacing">
    <w:name w:val="No Spacing"/>
    <w:uiPriority w:val="1"/>
    <w:qFormat/>
    <w:rsid w:val="00970BC0"/>
    <w:pPr>
      <w:jc w:val="both"/>
    </w:pPr>
    <w:rPr>
      <w:rFonts w:ascii="Arial" w:hAnsi="Arial"/>
      <w:szCs w:val="24"/>
    </w:rPr>
  </w:style>
  <w:style w:type="paragraph" w:styleId="NormalWeb">
    <w:name w:val="Normal (Web)"/>
    <w:basedOn w:val="Normal"/>
    <w:semiHidden/>
    <w:unhideWhenUsed/>
    <w:rsid w:val="00970BC0"/>
    <w:rPr>
      <w:rFonts w:ascii="Times New Roman" w:hAnsi="Times New Roman"/>
      <w:sz w:val="24"/>
    </w:rPr>
  </w:style>
  <w:style w:type="paragraph" w:styleId="NormalIndent">
    <w:name w:val="Normal Indent"/>
    <w:basedOn w:val="Normal"/>
    <w:semiHidden/>
    <w:unhideWhenUsed/>
    <w:rsid w:val="00970BC0"/>
    <w:pPr>
      <w:ind w:left="720"/>
    </w:pPr>
  </w:style>
  <w:style w:type="paragraph" w:styleId="NoteHeading">
    <w:name w:val="Note Heading"/>
    <w:basedOn w:val="Normal"/>
    <w:next w:val="Normal"/>
    <w:link w:val="NoteHeadingChar"/>
    <w:semiHidden/>
    <w:unhideWhenUsed/>
    <w:rsid w:val="00970BC0"/>
    <w:pPr>
      <w:spacing w:after="0"/>
    </w:pPr>
  </w:style>
  <w:style w:type="character" w:customStyle="1" w:styleId="NoteHeadingChar">
    <w:name w:val="Note Heading Char"/>
    <w:basedOn w:val="DefaultParagraphFont"/>
    <w:link w:val="NoteHeading"/>
    <w:semiHidden/>
    <w:rsid w:val="00970BC0"/>
    <w:rPr>
      <w:rFonts w:ascii="Arial" w:hAnsi="Arial"/>
      <w:szCs w:val="24"/>
    </w:rPr>
  </w:style>
  <w:style w:type="paragraph" w:styleId="Quote">
    <w:name w:val="Quote"/>
    <w:basedOn w:val="Normal"/>
    <w:next w:val="Normal"/>
    <w:link w:val="QuoteChar"/>
    <w:uiPriority w:val="29"/>
    <w:qFormat/>
    <w:rsid w:val="00970BC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70BC0"/>
    <w:rPr>
      <w:rFonts w:ascii="Arial" w:hAnsi="Arial"/>
      <w:i/>
      <w:iCs/>
      <w:color w:val="404040" w:themeColor="text1" w:themeTint="BF"/>
      <w:szCs w:val="24"/>
    </w:rPr>
  </w:style>
  <w:style w:type="paragraph" w:styleId="Salutation">
    <w:name w:val="Salutation"/>
    <w:basedOn w:val="Normal"/>
    <w:next w:val="Normal"/>
    <w:link w:val="SalutationChar"/>
    <w:rsid w:val="00970BC0"/>
  </w:style>
  <w:style w:type="character" w:customStyle="1" w:styleId="SalutationChar">
    <w:name w:val="Salutation Char"/>
    <w:basedOn w:val="DefaultParagraphFont"/>
    <w:link w:val="Salutation"/>
    <w:rsid w:val="00970BC0"/>
    <w:rPr>
      <w:rFonts w:ascii="Arial" w:hAnsi="Arial"/>
      <w:szCs w:val="24"/>
    </w:rPr>
  </w:style>
  <w:style w:type="paragraph" w:styleId="Signature">
    <w:name w:val="Signature"/>
    <w:basedOn w:val="Normal"/>
    <w:link w:val="SignatureChar"/>
    <w:semiHidden/>
    <w:unhideWhenUsed/>
    <w:rsid w:val="00970BC0"/>
    <w:pPr>
      <w:spacing w:after="0"/>
      <w:ind w:left="4252"/>
    </w:pPr>
  </w:style>
  <w:style w:type="character" w:customStyle="1" w:styleId="SignatureChar">
    <w:name w:val="Signature Char"/>
    <w:basedOn w:val="DefaultParagraphFont"/>
    <w:link w:val="Signature"/>
    <w:semiHidden/>
    <w:rsid w:val="00970BC0"/>
    <w:rPr>
      <w:rFonts w:ascii="Arial" w:hAnsi="Arial"/>
      <w:szCs w:val="24"/>
    </w:rPr>
  </w:style>
  <w:style w:type="paragraph" w:styleId="Subtitle">
    <w:name w:val="Subtitle"/>
    <w:basedOn w:val="Normal"/>
    <w:next w:val="Normal"/>
    <w:link w:val="SubtitleChar"/>
    <w:uiPriority w:val="99"/>
    <w:qFormat/>
    <w:rsid w:val="00AB3F0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B3F06"/>
    <w:rPr>
      <w:i/>
      <w:color w:val="003760"/>
      <w:spacing w:val="15"/>
    </w:rPr>
  </w:style>
  <w:style w:type="paragraph" w:styleId="TableofAuthorities">
    <w:name w:val="table of authorities"/>
    <w:basedOn w:val="Normal"/>
    <w:next w:val="Normal"/>
    <w:semiHidden/>
    <w:unhideWhenUsed/>
    <w:rsid w:val="00970BC0"/>
    <w:pPr>
      <w:spacing w:after="0"/>
      <w:ind w:left="200" w:hanging="200"/>
    </w:pPr>
  </w:style>
  <w:style w:type="paragraph" w:styleId="TableofFigures">
    <w:name w:val="table of figures"/>
    <w:basedOn w:val="Normal"/>
    <w:next w:val="Normal"/>
    <w:semiHidden/>
    <w:unhideWhenUsed/>
    <w:rsid w:val="00970BC0"/>
    <w:pPr>
      <w:spacing w:after="0"/>
    </w:pPr>
  </w:style>
  <w:style w:type="paragraph" w:styleId="Title">
    <w:name w:val="Title"/>
    <w:basedOn w:val="Normal"/>
    <w:next w:val="Normal"/>
    <w:link w:val="TitleChar"/>
    <w:qFormat/>
    <w:rsid w:val="00AB3F0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3F06"/>
    <w:rPr>
      <w:rFonts w:ascii="Calibri Light" w:hAnsi="Calibri Light"/>
      <w:b/>
      <w:bCs/>
      <w:kern w:val="28"/>
      <w:sz w:val="32"/>
      <w:szCs w:val="32"/>
    </w:rPr>
  </w:style>
  <w:style w:type="paragraph" w:styleId="TOAHeading">
    <w:name w:val="toa heading"/>
    <w:basedOn w:val="Normal"/>
    <w:next w:val="Normal"/>
    <w:semiHidden/>
    <w:unhideWhenUsed/>
    <w:rsid w:val="00970BC0"/>
    <w:pPr>
      <w:spacing w:before="120"/>
    </w:pPr>
    <w:rPr>
      <w:rFonts w:asciiTheme="majorHAnsi" w:eastAsiaTheme="majorEastAsia" w:hAnsiTheme="majorHAnsi" w:cstheme="majorBidi"/>
      <w:b/>
      <w:bCs/>
      <w:sz w:val="24"/>
    </w:rPr>
  </w:style>
  <w:style w:type="character" w:customStyle="1" w:styleId="ATTANNReferencetoCOCChar">
    <w:name w:val="ATT/ANN Reference to COC Char"/>
    <w:link w:val="ATTANNReferencetoCOC"/>
    <w:rsid w:val="002A738B"/>
    <w:rPr>
      <w:rFonts w:ascii="Arial" w:hAnsi="Arial"/>
      <w:i/>
      <w:iCs/>
      <w:color w:val="000000"/>
    </w:rPr>
  </w:style>
  <w:style w:type="character" w:customStyle="1" w:styleId="NoteToTenderers-ASDEFCONChar">
    <w:name w:val="Note To Tenderers - ASDEFCON Char"/>
    <w:link w:val="NoteToTenderers-ASDEFCON"/>
    <w:rsid w:val="002A738B"/>
    <w:rPr>
      <w:rFonts w:ascii="Arial" w:hAnsi="Arial"/>
      <w:b/>
      <w:i/>
      <w:color w:val="000000"/>
      <w:szCs w:val="40"/>
      <w:shd w:val="pct15" w:color="auto" w:fill="auto"/>
    </w:rPr>
  </w:style>
  <w:style w:type="paragraph" w:customStyle="1" w:styleId="StyleTitleGeorgiaNotBoldLeft">
    <w:name w:val="Style Title + Georgia Not Bold Left"/>
    <w:basedOn w:val="Title"/>
    <w:qFormat/>
    <w:rsid w:val="00AB3F06"/>
    <w:pPr>
      <w:spacing w:before="0" w:after="240"/>
      <w:contextualSpacing/>
      <w:jc w:val="left"/>
      <w:outlineLvl w:val="9"/>
    </w:pPr>
    <w:rPr>
      <w:rFonts w:ascii="Georgia" w:hAnsi="Georgia"/>
      <w:b w:val="0"/>
      <w:bCs w:val="0"/>
      <w:color w:val="CF4520"/>
      <w:spacing w:val="5"/>
      <w:sz w:val="52"/>
      <w:szCs w:val="20"/>
      <w:lang w:val="en-US"/>
    </w:rPr>
  </w:style>
  <w:style w:type="character" w:customStyle="1" w:styleId="Heading3Char">
    <w:name w:val="Heading 3 Char"/>
    <w:link w:val="Heading3"/>
    <w:uiPriority w:val="9"/>
    <w:rsid w:val="00AB3F06"/>
    <w:rPr>
      <w:rFonts w:ascii="Arial" w:hAnsi="Arial"/>
      <w:b/>
      <w:bCs/>
      <w:i/>
      <w:color w:val="CF4520"/>
      <w:sz w:val="24"/>
      <w:szCs w:val="24"/>
    </w:rPr>
  </w:style>
  <w:style w:type="character" w:customStyle="1" w:styleId="Heading4Char">
    <w:name w:val="Heading 4 Char"/>
    <w:aliases w:val="Para4 Char"/>
    <w:link w:val="Heading4"/>
    <w:uiPriority w:val="9"/>
    <w:rsid w:val="00AB3F06"/>
    <w:rPr>
      <w:rFonts w:ascii="Arial" w:hAnsi="Arial"/>
      <w:b/>
      <w:bCs/>
      <w:i/>
      <w:iCs/>
      <w:szCs w:val="24"/>
    </w:rPr>
  </w:style>
  <w:style w:type="paragraph" w:customStyle="1" w:styleId="Bullet">
    <w:name w:val="Bullet"/>
    <w:basedOn w:val="ListParagraph"/>
    <w:qFormat/>
    <w:rsid w:val="00AB3F06"/>
    <w:pPr>
      <w:tabs>
        <w:tab w:val="left" w:pos="567"/>
        <w:tab w:val="num" w:pos="720"/>
      </w:tabs>
      <w:ind w:hanging="720"/>
      <w:jc w:val="left"/>
    </w:pPr>
  </w:style>
  <w:style w:type="paragraph" w:customStyle="1" w:styleId="Bullet2">
    <w:name w:val="Bullet 2"/>
    <w:basedOn w:val="Normal"/>
    <w:rsid w:val="00AB3F06"/>
    <w:pPr>
      <w:numPr>
        <w:numId w:val="34"/>
      </w:numPr>
      <w:tabs>
        <w:tab w:val="left" w:pos="1134"/>
        <w:tab w:val="left" w:pos="1701"/>
      </w:tabs>
      <w:contextualSpacing/>
      <w:jc w:val="left"/>
    </w:pPr>
  </w:style>
  <w:style w:type="character" w:styleId="Emphasis">
    <w:name w:val="Emphasis"/>
    <w:basedOn w:val="DefaultParagraphFont"/>
    <w:qFormat/>
    <w:rsid w:val="00402977"/>
    <w:rPr>
      <w:i/>
      <w:iCs/>
    </w:rPr>
  </w:style>
  <w:style w:type="character" w:customStyle="1" w:styleId="COTCOCLV1-ASDEFCONChar">
    <w:name w:val="COT/COC LV1 - ASDEFCON Char"/>
    <w:link w:val="COTCOCLV1-ASDEFCON"/>
    <w:rsid w:val="00DF5F0C"/>
    <w:rPr>
      <w:rFonts w:ascii="Arial" w:hAnsi="Arial"/>
      <w:b/>
      <w:caps/>
      <w:color w:val="000000"/>
      <w:szCs w:val="40"/>
    </w:rPr>
  </w:style>
  <w:style w:type="paragraph" w:customStyle="1" w:styleId="ATTANNLV5-ASDEFCON">
    <w:name w:val="ATT/ANN LV5 - ASDEFCON"/>
    <w:basedOn w:val="ATTANNLV4-ASDEFCON"/>
    <w:qFormat/>
    <w:rsid w:val="00DF5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6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0DF4D-8DA0-44D9-946A-EFFDD5DC0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2900</TotalTime>
  <Pages>7</Pages>
  <Words>3413</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22823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ASDEFCON SOW Policy</dc:creator>
  <cp:keywords>Tender Data, TDR, Soluton Description, specification</cp:keywords>
  <cp:lastModifiedBy>ACI-AP</cp:lastModifiedBy>
  <cp:revision>48</cp:revision>
  <cp:lastPrinted>2018-03-16T02:49:00Z</cp:lastPrinted>
  <dcterms:created xsi:type="dcterms:W3CDTF">2018-03-15T23:28:00Z</dcterms:created>
  <dcterms:modified xsi:type="dcterms:W3CDTF">2026-06-15T05:20:00Z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BM80286100</vt:lpwstr>
  </property>
  <property fmtid="{D5CDD505-2E9C-101B-9397-08002B2CF9AE}" pid="4" name="Objective-Title">
    <vt:lpwstr>011_SMV5.4_TATTA_ANNF_Materiel System Solution</vt:lpwstr>
  </property>
  <property fmtid="{D5CDD505-2E9C-101B-9397-08002B2CF9AE}" pid="5" name="Objective-Comment">
    <vt:lpwstr/>
  </property>
  <property fmtid="{D5CDD505-2E9C-101B-9397-08002B2CF9AE}" pid="6" name="Objective-CreationStamp">
    <vt:filetime>2024-09-18T04:01:06Z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2026-06-09T05:52:01Z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Annexes to the Conditions of Tender</vt:lpwstr>
  </property>
  <property fmtid="{D5CDD505-2E9C-101B-9397-08002B2CF9AE}" pid="14" name="Objective-State">
    <vt:lpwstr>Being Edited</vt:lpwstr>
  </property>
  <property fmtid="{D5CDD505-2E9C-101B-9397-08002B2CF9AE}" pid="15" name="Objective-Version">
    <vt:lpwstr>2.5</vt:lpwstr>
  </property>
  <property fmtid="{D5CDD505-2E9C-101B-9397-08002B2CF9AE}" pid="16" name="Objective-VersionNumber">
    <vt:i4>17</vt:i4>
  </property>
  <property fmtid="{D5CDD505-2E9C-101B-9397-08002B2CF9AE}" pid="17" name="Objective-VersionComment">
    <vt:lpwstr>BAdams edits (reverting HWLE changes 09.06.26).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1</vt:lpwstr>
  </property>
  <property fmtid="{D5CDD505-2E9C-101B-9397-08002B2CF9AE}" pid="25" name="Footer_Left">
    <vt:lpwstr>Annex to Conditions of Tender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